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6F26C" w14:textId="77777777" w:rsidR="00C63C11" w:rsidRDefault="00C63C11" w:rsidP="004226E3">
      <w:pPr>
        <w:pStyle w:val="Textkrper-zentriertQ"/>
        <w:rPr>
          <w:b/>
          <w:bCs/>
          <w:sz w:val="28"/>
          <w:szCs w:val="24"/>
        </w:rPr>
      </w:pPr>
    </w:p>
    <w:p w14:paraId="4DA2173A" w14:textId="47D0A216" w:rsidR="00BC1DB5" w:rsidRPr="00C63C11" w:rsidRDefault="00BC1DB5" w:rsidP="004226E3">
      <w:pPr>
        <w:pStyle w:val="Textkrper-zentriertQ"/>
        <w:rPr>
          <w:b/>
          <w:bCs/>
          <w:sz w:val="28"/>
          <w:szCs w:val="24"/>
        </w:rPr>
      </w:pPr>
      <w:r w:rsidRPr="00C63C11">
        <w:rPr>
          <w:b/>
          <w:bCs/>
          <w:sz w:val="28"/>
          <w:szCs w:val="24"/>
        </w:rPr>
        <w:t>Erklärung Befähigung und Erlaubnis zur Berufsausübung</w:t>
      </w:r>
    </w:p>
    <w:p w14:paraId="11C85BCF" w14:textId="77777777" w:rsidR="004226E3" w:rsidRPr="004226E3" w:rsidRDefault="004226E3" w:rsidP="004226E3">
      <w:pPr>
        <w:pStyle w:val="TextkrperQ"/>
      </w:pPr>
    </w:p>
    <w:tbl>
      <w:tblPr>
        <w:tblStyle w:val="Tabellenraster1"/>
        <w:tblW w:w="9322" w:type="dxa"/>
        <w:tblInd w:w="108" w:type="dxa"/>
        <w:tblLayout w:type="fixed"/>
        <w:tblLook w:val="04A0" w:firstRow="1" w:lastRow="0" w:firstColumn="1" w:lastColumn="0" w:noHBand="0" w:noVBand="1"/>
      </w:tblPr>
      <w:tblGrid>
        <w:gridCol w:w="4211"/>
        <w:gridCol w:w="5111"/>
      </w:tblGrid>
      <w:tr w:rsidR="00BC1DB5" w:rsidRPr="004602D9" w14:paraId="4B20F78A" w14:textId="77777777" w:rsidTr="000309B4">
        <w:tc>
          <w:tcPr>
            <w:tcW w:w="4211" w:type="dxa"/>
          </w:tcPr>
          <w:p w14:paraId="5E61ECF3" w14:textId="77777777" w:rsidR="00BC1DB5" w:rsidRPr="004602D9" w:rsidRDefault="00BC1DB5" w:rsidP="00BC1DB5">
            <w:pPr>
              <w:pStyle w:val="TextkrperQ"/>
            </w:pPr>
            <w:r w:rsidRPr="004602D9">
              <w:t>Name des Unternehmens</w:t>
            </w:r>
          </w:p>
        </w:tc>
        <w:sdt>
          <w:sdtPr>
            <w:alias w:val="Name des Unternehmen"/>
            <w:tag w:val="Name des Unternehmen"/>
            <w:id w:val="1709290348"/>
            <w:placeholder>
              <w:docPart w:val="543FD3A716F74EFB85315139FC55F09C"/>
            </w:placeholder>
            <w:showingPlcHdr/>
          </w:sdtPr>
          <w:sdtEndPr/>
          <w:sdtContent>
            <w:tc>
              <w:tcPr>
                <w:tcW w:w="5111" w:type="dxa"/>
              </w:tcPr>
              <w:p w14:paraId="6DCC2128" w14:textId="77777777" w:rsidR="00BC1DB5" w:rsidRPr="0074405B" w:rsidRDefault="00BC1DB5" w:rsidP="008325B3">
                <w:pPr>
                  <w:pStyle w:val="TextkrperQ"/>
                  <w:jc w:val="left"/>
                </w:pPr>
                <w:r w:rsidRPr="0074405B">
                  <w:rPr>
                    <w:rStyle w:val="Platzhaltertext"/>
                    <w:color w:val="D9E2F3" w:themeColor="accent5" w:themeTint="33"/>
                    <w:shd w:val="clear" w:color="auto" w:fill="D9E2F3" w:themeFill="accent5" w:themeFillTint="33"/>
                  </w:rPr>
                  <w:t>Klicken Sie hier, um Text einzugeben.</w:t>
                </w:r>
              </w:p>
            </w:tc>
          </w:sdtContent>
        </w:sdt>
      </w:tr>
      <w:tr w:rsidR="00BC1DB5" w:rsidRPr="004602D9" w14:paraId="1405E4D0" w14:textId="77777777" w:rsidTr="000309B4">
        <w:trPr>
          <w:trHeight w:val="1387"/>
        </w:trPr>
        <w:tc>
          <w:tcPr>
            <w:tcW w:w="4211" w:type="dxa"/>
          </w:tcPr>
          <w:p w14:paraId="4AC53449" w14:textId="77777777" w:rsidR="00BC1DB5" w:rsidRPr="004602D9" w:rsidRDefault="00BC1DB5" w:rsidP="00BC1DB5">
            <w:pPr>
              <w:pStyle w:val="TextkrperQ"/>
            </w:pPr>
            <w:r w:rsidRPr="004602D9">
              <w:t>Anschrift:</w:t>
            </w:r>
          </w:p>
        </w:tc>
        <w:sdt>
          <w:sdtPr>
            <w:alias w:val="Anschrift"/>
            <w:tag w:val="Anschrift"/>
            <w:id w:val="2101054699"/>
            <w:placeholder>
              <w:docPart w:val="3F12FDD158AC41239239A9439AAAC6B1"/>
            </w:placeholder>
            <w:showingPlcHdr/>
          </w:sdtPr>
          <w:sdtEndPr/>
          <w:sdtContent>
            <w:tc>
              <w:tcPr>
                <w:tcW w:w="5111" w:type="dxa"/>
              </w:tcPr>
              <w:p w14:paraId="0A73B57B" w14:textId="77777777" w:rsidR="00BC1DB5" w:rsidRPr="004602D9" w:rsidRDefault="00BC1DB5" w:rsidP="008325B3">
                <w:pPr>
                  <w:pStyle w:val="TextkrperQ"/>
                  <w:jc w:val="left"/>
                  <w:rPr>
                    <w:u w:val="single"/>
                  </w:rPr>
                </w:pPr>
                <w:r w:rsidRPr="0074405B">
                  <w:rPr>
                    <w:rStyle w:val="Platzhaltertext"/>
                    <w:color w:val="D9E2F3" w:themeColor="accent5" w:themeTint="33"/>
                    <w:shd w:val="clear" w:color="auto" w:fill="D9E2F3" w:themeFill="accent5" w:themeFillTint="33"/>
                  </w:rPr>
                  <w:t>Klicken Sie hier, um Text einzugeben.</w:t>
                </w:r>
              </w:p>
            </w:tc>
          </w:sdtContent>
        </w:sdt>
      </w:tr>
    </w:tbl>
    <w:p w14:paraId="4127AAB9" w14:textId="77777777" w:rsidR="00BC1DB5" w:rsidRPr="000174B3" w:rsidRDefault="00BC1DB5" w:rsidP="00BC1DB5">
      <w:pPr>
        <w:spacing w:line="312" w:lineRule="auto"/>
        <w:jc w:val="both"/>
        <w:rPr>
          <w:rFonts w:ascii="Arial" w:eastAsia="Times New Roman" w:hAnsi="Arial" w:cs="Arial"/>
          <w:b/>
          <w:w w:val="100"/>
          <w:sz w:val="16"/>
          <w:szCs w:val="16"/>
          <w:lang w:eastAsia="en-US"/>
        </w:rPr>
      </w:pPr>
    </w:p>
    <w:p w14:paraId="29CD46A9" w14:textId="77777777" w:rsidR="00BC1DB5" w:rsidRPr="00937E24" w:rsidRDefault="00BC1DB5" w:rsidP="00BC1DB5">
      <w:pPr>
        <w:pStyle w:val="Textstruktur-1Q"/>
      </w:pPr>
      <w:r>
        <w:t>1</w:t>
      </w:r>
      <w:r w:rsidRPr="00937E24">
        <w:t xml:space="preserve">. </w:t>
      </w:r>
      <w:r>
        <w:tab/>
        <w:t>Befähigung und Erlaubnis der Berufsausübung</w:t>
      </w:r>
    </w:p>
    <w:p w14:paraId="431C97DD" w14:textId="77777777" w:rsidR="00BC1DB5" w:rsidRDefault="00BC1DB5" w:rsidP="00BC1DB5">
      <w:pPr>
        <w:pStyle w:val="TextkrperQ"/>
      </w:pPr>
      <w:r w:rsidRPr="00374EF8">
        <w:t xml:space="preserve">Vorzulegende Unterlagen zum Nachweis der </w:t>
      </w:r>
      <w:r w:rsidRPr="0047637A">
        <w:t>Befähigung und Erlaubnis zur Berufsausübung</w:t>
      </w:r>
      <w: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2268"/>
      </w:tblGrid>
      <w:tr w:rsidR="00BC1DB5" w:rsidRPr="00374EF8" w14:paraId="685E5313" w14:textId="77777777" w:rsidTr="000309B4">
        <w:tc>
          <w:tcPr>
            <w:tcW w:w="6520" w:type="dxa"/>
            <w:shd w:val="pct15" w:color="auto" w:fill="auto"/>
          </w:tcPr>
          <w:p w14:paraId="3AFAC44A" w14:textId="77777777" w:rsidR="00BC1DB5" w:rsidRPr="00374EF8" w:rsidRDefault="00BC1DB5" w:rsidP="00BC1DB5">
            <w:pPr>
              <w:pStyle w:val="TextkrperQ"/>
            </w:pPr>
            <w:r w:rsidRPr="00674DE5">
              <w:t xml:space="preserve">Nachweis der </w:t>
            </w:r>
            <w:r w:rsidRPr="00674DE5">
              <w:rPr>
                <w:b/>
              </w:rPr>
              <w:t>Eintragung im Handelsregister</w:t>
            </w:r>
            <w:r w:rsidRPr="00674DE5">
              <w:t xml:space="preserve"> des Staates, in dem der </w:t>
            </w:r>
            <w:r>
              <w:t>Bewerber</w:t>
            </w:r>
            <w:r w:rsidRPr="00674DE5">
              <w:t xml:space="preserve"> niedergelassen ist, der nicht älter als </w:t>
            </w:r>
            <w:r>
              <w:t xml:space="preserve">sechs </w:t>
            </w:r>
            <w:r w:rsidRPr="00674DE5">
              <w:t xml:space="preserve">Monate zum Zeitpunkt des Ablaufs der </w:t>
            </w:r>
            <w:r>
              <w:t>Angebotsfrist</w:t>
            </w:r>
            <w:r w:rsidRPr="00674DE5">
              <w:t xml:space="preserve"> sein darf.</w:t>
            </w:r>
          </w:p>
        </w:tc>
        <w:tc>
          <w:tcPr>
            <w:tcW w:w="2268" w:type="dxa"/>
          </w:tcPr>
          <w:p w14:paraId="41491DE7" w14:textId="77777777" w:rsidR="00BC1DB5" w:rsidRDefault="00BC1DB5" w:rsidP="00BC1DB5">
            <w:pPr>
              <w:pStyle w:val="TextkrperQ"/>
            </w:pPr>
          </w:p>
          <w:p w14:paraId="2D0D0AA6" w14:textId="77777777" w:rsidR="00BC1DB5" w:rsidRPr="004602D9" w:rsidRDefault="00BC1DB5" w:rsidP="008325B3">
            <w:pPr>
              <w:pStyle w:val="TextkrperQ"/>
              <w:jc w:val="left"/>
              <w:rPr>
                <w:b/>
              </w:rPr>
            </w:pPr>
            <w:r w:rsidRPr="004602D9">
              <w:rPr>
                <w:b/>
              </w:rPr>
              <w:t>Anlage B</w:t>
            </w:r>
            <w:sdt>
              <w:sdtPr>
                <w:rPr>
                  <w:b/>
                </w:rPr>
                <w:id w:val="210691347"/>
                <w:placeholder>
                  <w:docPart w:val="29756AE725F649A5A4525024BBEA9BA4"/>
                </w:placeholder>
                <w:showingPlcHdr/>
              </w:sdtPr>
              <w:sdtEndPr/>
              <w:sdtContent>
                <w:r w:rsidRPr="002C1980">
                  <w:rPr>
                    <w:rStyle w:val="Platzhaltertext"/>
                    <w:color w:val="D9E2F3" w:themeColor="accent5" w:themeTint="33"/>
                    <w:shd w:val="clear" w:color="auto" w:fill="D9E2F3" w:themeFill="accent5" w:themeFillTint="33"/>
                  </w:rPr>
                  <w:t>Nr.</w:t>
                </w:r>
              </w:sdtContent>
            </w:sdt>
          </w:p>
        </w:tc>
      </w:tr>
    </w:tbl>
    <w:p w14:paraId="05A5F8C4" w14:textId="4C6ADFA2" w:rsidR="00BC1DB5" w:rsidRDefault="00BC1DB5" w:rsidP="00BC1DB5">
      <w:pPr>
        <w:pStyle w:val="TabInhaltEinzug-3Q"/>
        <w:rPr>
          <w:i/>
          <w:iCs/>
        </w:rPr>
      </w:pPr>
      <w:r w:rsidRPr="00BC1DB5">
        <w:rPr>
          <w:i/>
          <w:iCs/>
        </w:rPr>
        <w:t>(Hinweis: Sofern das Unternehmen nicht im Handelsregister eingetragen ist, sind die nachstehenden Erklärungen abzugeben.)</w:t>
      </w:r>
    </w:p>
    <w:p w14:paraId="3B121B99" w14:textId="77777777" w:rsidR="00BC1DB5" w:rsidRPr="00BC1DB5" w:rsidRDefault="00BC1DB5" w:rsidP="00BC1DB5">
      <w:pPr>
        <w:pStyle w:val="TabInhaltEinzug-3Q"/>
        <w:rPr>
          <w:i/>
          <w:iCs/>
        </w:rPr>
      </w:pPr>
    </w:p>
    <w:p w14:paraId="4B452A27" w14:textId="77777777" w:rsidR="00BC1DB5" w:rsidRPr="00BC1DB5" w:rsidRDefault="00BC1DB5" w:rsidP="00BC1DB5">
      <w:pPr>
        <w:pStyle w:val="Textstruktur-1Q"/>
      </w:pPr>
      <w:r w:rsidRPr="00BC1DB5">
        <w:t xml:space="preserve">2. </w:t>
      </w:r>
      <w:r w:rsidRPr="00BC1DB5">
        <w:tab/>
        <w:t>Alternativer Nachweis der erlaubten Berufsausübung</w:t>
      </w:r>
    </w:p>
    <w:p w14:paraId="376F07CA" w14:textId="77777777" w:rsidR="00BC1DB5" w:rsidRDefault="00DC03DD" w:rsidP="008325B3">
      <w:pPr>
        <w:pStyle w:val="TabInhaltEinzug-1Q"/>
        <w:ind w:left="708" w:hanging="538"/>
      </w:pPr>
      <w:sdt>
        <w:sdtPr>
          <w:id w:val="-1151976472"/>
          <w14:checkbox>
            <w14:checked w14:val="0"/>
            <w14:checkedState w14:val="2612" w14:font="MS Gothic"/>
            <w14:uncheckedState w14:val="2610" w14:font="MS Gothic"/>
          </w14:checkbox>
        </w:sdtPr>
        <w:sdtEndPr/>
        <w:sdtContent>
          <w:r w:rsidR="00BC1DB5">
            <w:rPr>
              <w:rFonts w:ascii="MS Gothic" w:eastAsia="MS Gothic" w:hAnsi="MS Gothic" w:hint="eastAsia"/>
            </w:rPr>
            <w:t>☐</w:t>
          </w:r>
        </w:sdtContent>
      </w:sdt>
      <w:r w:rsidR="00BC1DB5" w:rsidRPr="00FC0698">
        <w:tab/>
      </w:r>
      <w:r w:rsidR="00BC1DB5" w:rsidRPr="009708D7">
        <w:t>Hiermit erkläre ich</w:t>
      </w:r>
      <w:r w:rsidR="00BC1DB5">
        <w:t xml:space="preserve"> </w:t>
      </w:r>
      <w:r w:rsidR="00BC1DB5" w:rsidRPr="009708D7">
        <w:t>/</w:t>
      </w:r>
      <w:r w:rsidR="00BC1DB5">
        <w:t xml:space="preserve"> </w:t>
      </w:r>
      <w:r w:rsidR="00BC1DB5" w:rsidRPr="009708D7">
        <w:t>erklären wir, dass ich/wir nicht nach den gesetzlichen Bestimmungen zur Eintragung im Berufsregister unseres Sitzstaates verpflichtet sind. Wir haben die Rechtsform einer</w:t>
      </w:r>
      <w:r w:rsidR="00BC1DB5">
        <w:t xml:space="preserve"> </w:t>
      </w:r>
      <w:r w:rsidR="00BC1DB5" w:rsidRPr="009708D7">
        <w:t>/</w:t>
      </w:r>
      <w:r w:rsidR="00BC1DB5">
        <w:t xml:space="preserve"> </w:t>
      </w:r>
      <w:r w:rsidR="00BC1DB5" w:rsidRPr="009708D7">
        <w:t>eines</w:t>
      </w:r>
      <w:r w:rsidR="00BC1DB5">
        <w:t xml:space="preserve"> </w:t>
      </w:r>
      <w:sdt>
        <w:sdtPr>
          <w:id w:val="193359780"/>
          <w:placeholder>
            <w:docPart w:val="26368539F86F4A7A8C043D5E8703FF63"/>
          </w:placeholder>
          <w:showingPlcHdr/>
        </w:sdtPr>
        <w:sdtEndPr/>
        <w:sdtContent>
          <w:r w:rsidR="00BC1DB5" w:rsidRPr="002C1980">
            <w:rPr>
              <w:rStyle w:val="Platzhaltertext"/>
              <w:color w:val="D9E2F3" w:themeColor="accent5" w:themeTint="33"/>
              <w:shd w:val="clear" w:color="auto" w:fill="D9E2F3" w:themeFill="accent5" w:themeFillTint="33"/>
            </w:rPr>
            <w:t>Klicken Sie hier, um Text einzugeben.</w:t>
          </w:r>
        </w:sdtContent>
      </w:sdt>
      <w:r w:rsidR="00BC1DB5" w:rsidRPr="009708D7">
        <w:t>.</w:t>
      </w:r>
    </w:p>
    <w:p w14:paraId="398AA042" w14:textId="77777777" w:rsidR="00BC1DB5" w:rsidRDefault="00DC03DD" w:rsidP="00BC1DB5">
      <w:pPr>
        <w:pStyle w:val="TabInhaltEinzug-1Q"/>
        <w:ind w:left="708" w:hanging="538"/>
      </w:pPr>
      <w:sdt>
        <w:sdtPr>
          <w:id w:val="-323826871"/>
          <w14:checkbox>
            <w14:checked w14:val="0"/>
            <w14:checkedState w14:val="2612" w14:font="MS Gothic"/>
            <w14:uncheckedState w14:val="2610" w14:font="MS Gothic"/>
          </w14:checkbox>
        </w:sdtPr>
        <w:sdtEndPr/>
        <w:sdtContent>
          <w:r w:rsidR="00BC1DB5" w:rsidRPr="003B7B60">
            <w:rPr>
              <w:rFonts w:ascii="MS Gothic" w:eastAsia="MS Gothic" w:hAnsi="MS Gothic" w:cs="MS Gothic" w:hint="eastAsia"/>
            </w:rPr>
            <w:t>☐</w:t>
          </w:r>
        </w:sdtContent>
      </w:sdt>
      <w:r w:rsidR="00BC1DB5" w:rsidRPr="00FC0698">
        <w:tab/>
      </w:r>
      <w:r w:rsidR="00BC1DB5" w:rsidRPr="00937E24">
        <w:t xml:space="preserve"> Ich weise / Wir weisen die erlaubte Berufsausübung wie folgt nach</w:t>
      </w:r>
      <w:r w:rsidR="00BC1DB5">
        <w:t xml:space="preserve"> (z. B. Eintragung in ein Partnerschafts- oder Vereinsregister, Mitgliedschaft in einer wirtschaftsständischen Vereinigung)</w:t>
      </w:r>
      <w:r w:rsidR="00BC1DB5" w:rsidRPr="00937E24">
        <w:t>:</w:t>
      </w:r>
    </w:p>
    <w:sdt>
      <w:sdtPr>
        <w:id w:val="-976380180"/>
        <w:showingPlcHdr/>
      </w:sdtPr>
      <w:sdtEndPr/>
      <w:sdtContent>
        <w:p w14:paraId="1632CF95" w14:textId="77777777" w:rsidR="00BC1DB5" w:rsidRPr="0074405B" w:rsidRDefault="00BC1DB5" w:rsidP="008325B3">
          <w:pPr>
            <w:pStyle w:val="TabInhaltEinzug-1Q"/>
            <w:ind w:firstLine="538"/>
          </w:pPr>
          <w:r w:rsidRPr="002C1980">
            <w:rPr>
              <w:rStyle w:val="Platzhaltertext"/>
              <w:color w:val="D9E2F3" w:themeColor="accent5" w:themeTint="33"/>
              <w:shd w:val="clear" w:color="auto" w:fill="D9E2F3" w:themeFill="accent5" w:themeFillTint="33"/>
            </w:rPr>
            <w:t>Klicken Sie hier, um Text einzugeben.</w:t>
          </w:r>
        </w:p>
      </w:sdtContent>
    </w:sdt>
    <w:p w14:paraId="3652452C" w14:textId="77777777" w:rsidR="00BC1DB5" w:rsidRDefault="00DC03DD" w:rsidP="00BC1DB5">
      <w:pPr>
        <w:pStyle w:val="TabInhaltEinzug-1Q"/>
        <w:rPr>
          <w:b/>
        </w:rPr>
      </w:pPr>
      <w:sdt>
        <w:sdtPr>
          <w:id w:val="-429595837"/>
          <w14:checkbox>
            <w14:checked w14:val="0"/>
            <w14:checkedState w14:val="2612" w14:font="MS Gothic"/>
            <w14:uncheckedState w14:val="2610" w14:font="MS Gothic"/>
          </w14:checkbox>
        </w:sdtPr>
        <w:sdtEndPr/>
        <w:sdtContent>
          <w:r w:rsidR="00BC1DB5" w:rsidRPr="003B7B60">
            <w:rPr>
              <w:rFonts w:ascii="MS Gothic" w:eastAsia="MS Gothic" w:hAnsi="MS Gothic" w:cs="MS Gothic" w:hint="eastAsia"/>
            </w:rPr>
            <w:t>☐</w:t>
          </w:r>
        </w:sdtContent>
      </w:sdt>
      <w:r w:rsidR="00BC1DB5" w:rsidRPr="00FC0698">
        <w:tab/>
      </w:r>
      <w:r w:rsidR="00BC1DB5">
        <w:t xml:space="preserve">Zum Nachweis beziehen wir uns auf die beigefügte </w:t>
      </w:r>
      <w:r w:rsidR="00BC1DB5" w:rsidRPr="004602D9">
        <w:rPr>
          <w:b/>
        </w:rPr>
        <w:t>Anlage B</w:t>
      </w:r>
      <w:sdt>
        <w:sdtPr>
          <w:rPr>
            <w:b/>
          </w:rPr>
          <w:id w:val="-274950979"/>
          <w:showingPlcHdr/>
        </w:sdtPr>
        <w:sdtEndPr/>
        <w:sdtContent>
          <w:r w:rsidR="00BC1DB5" w:rsidRPr="002C1980">
            <w:rPr>
              <w:rStyle w:val="Platzhaltertext"/>
              <w:color w:val="D9E2F3" w:themeColor="accent5" w:themeTint="33"/>
              <w:shd w:val="clear" w:color="auto" w:fill="D9E2F3" w:themeFill="accent5" w:themeFillTint="33"/>
            </w:rPr>
            <w:t>Nr.</w:t>
          </w:r>
        </w:sdtContent>
      </w:sdt>
    </w:p>
    <w:p w14:paraId="0D346BC0" w14:textId="2606FFD1" w:rsidR="00BC1DB5" w:rsidRDefault="00BC1DB5" w:rsidP="00BC1DB5">
      <w:pPr>
        <w:rPr>
          <w:rFonts w:ascii="Arial" w:eastAsia="Times New Roman" w:hAnsi="Arial" w:cs="Arial"/>
          <w:b/>
          <w:w w:val="100"/>
          <w:sz w:val="22"/>
          <w:szCs w:val="22"/>
          <w:lang w:eastAsia="en-US"/>
        </w:rPr>
      </w:pPr>
    </w:p>
    <w:p w14:paraId="7590BB35" w14:textId="77777777" w:rsidR="00BC1DB5" w:rsidRDefault="00BC1DB5" w:rsidP="00BC1DB5">
      <w:pPr>
        <w:rPr>
          <w:rFonts w:ascii="Arial" w:eastAsia="Times New Roman" w:hAnsi="Arial" w:cs="Arial"/>
          <w:b/>
          <w:w w:val="100"/>
          <w:sz w:val="22"/>
          <w:szCs w:val="22"/>
          <w:lang w:eastAsia="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BC1DB5" w:rsidRPr="006466FE" w14:paraId="43099964" w14:textId="77777777" w:rsidTr="00BC1DB5">
        <w:trPr>
          <w:trHeight w:val="917"/>
        </w:trPr>
        <w:tc>
          <w:tcPr>
            <w:tcW w:w="2127" w:type="dxa"/>
          </w:tcPr>
          <w:p w14:paraId="065AA539" w14:textId="77777777" w:rsidR="00BC1DB5" w:rsidRDefault="00BC1DB5" w:rsidP="00BC1DB5">
            <w:pPr>
              <w:pStyle w:val="TextkrperQ"/>
            </w:pPr>
            <w:r w:rsidRPr="006466FE">
              <w:t>Ort:</w:t>
            </w:r>
          </w:p>
          <w:sdt>
            <w:sdtPr>
              <w:id w:val="225958765"/>
              <w:showingPlcHdr/>
            </w:sdtPr>
            <w:sdtEndPr/>
            <w:sdtContent>
              <w:p w14:paraId="5E812345" w14:textId="77777777" w:rsidR="00BC1DB5" w:rsidRPr="006466FE" w:rsidRDefault="00BC1DB5" w:rsidP="008325B3">
                <w:pPr>
                  <w:pStyle w:val="TextkrperQ"/>
                  <w:jc w:val="left"/>
                </w:pPr>
                <w:r w:rsidRPr="002C1980">
                  <w:rPr>
                    <w:rStyle w:val="Platzhaltertext"/>
                    <w:color w:val="D9E2F3" w:themeColor="accent5" w:themeTint="33"/>
                    <w:shd w:val="clear" w:color="auto" w:fill="D9E2F3" w:themeFill="accent5" w:themeFillTint="33"/>
                  </w:rPr>
                  <w:t>Ort eingeben</w:t>
                </w:r>
              </w:p>
            </w:sdtContent>
          </w:sdt>
        </w:tc>
        <w:tc>
          <w:tcPr>
            <w:tcW w:w="2268" w:type="dxa"/>
          </w:tcPr>
          <w:p w14:paraId="1B32E450" w14:textId="77777777" w:rsidR="00BC1DB5" w:rsidRDefault="00BC1DB5" w:rsidP="00BC1DB5">
            <w:pPr>
              <w:pStyle w:val="TextkrperQ"/>
            </w:pPr>
            <w:r w:rsidRPr="006466FE">
              <w:t>Datum:</w:t>
            </w:r>
          </w:p>
          <w:sdt>
            <w:sdtPr>
              <w:id w:val="-1696683875"/>
              <w:showingPlcHdr/>
            </w:sdtPr>
            <w:sdtEndPr/>
            <w:sdtContent>
              <w:p w14:paraId="0A6D872A" w14:textId="77777777" w:rsidR="00BC1DB5" w:rsidRPr="006466FE" w:rsidRDefault="00BC1DB5" w:rsidP="008325B3">
                <w:pPr>
                  <w:pStyle w:val="TextkrperQ"/>
                  <w:jc w:val="left"/>
                </w:pPr>
                <w:r w:rsidRPr="002C1980">
                  <w:rPr>
                    <w:rStyle w:val="Platzhaltertext"/>
                    <w:color w:val="D9E2F3" w:themeColor="accent5" w:themeTint="33"/>
                    <w:shd w:val="clear" w:color="auto" w:fill="D9E2F3" w:themeFill="accent5" w:themeFillTint="33"/>
                  </w:rPr>
                  <w:t>Datum eingeben</w:t>
                </w:r>
              </w:p>
            </w:sdtContent>
          </w:sdt>
        </w:tc>
        <w:tc>
          <w:tcPr>
            <w:tcW w:w="4709" w:type="dxa"/>
          </w:tcPr>
          <w:p w14:paraId="26E70F48" w14:textId="77777777" w:rsidR="00BC1DB5" w:rsidRDefault="00BC1DB5" w:rsidP="00BC1DB5">
            <w:pPr>
              <w:pStyle w:val="TextkrperQ"/>
            </w:pPr>
            <w:r>
              <w:t>Vor- und Zuname des Erklärenden</w:t>
            </w:r>
            <w:r w:rsidRPr="006466FE">
              <w:t>:</w:t>
            </w:r>
          </w:p>
          <w:sdt>
            <w:sdtPr>
              <w:id w:val="391159875"/>
              <w:showingPlcHdr/>
            </w:sdtPr>
            <w:sdtEndPr/>
            <w:sdtContent>
              <w:p w14:paraId="0941F967" w14:textId="77777777" w:rsidR="00BC1DB5" w:rsidRPr="006466FE" w:rsidRDefault="00BC1DB5" w:rsidP="008325B3">
                <w:pPr>
                  <w:pStyle w:val="TextkrperQ"/>
                  <w:jc w:val="left"/>
                </w:pPr>
                <w:r w:rsidRPr="0074405B">
                  <w:rPr>
                    <w:rStyle w:val="Platzhaltertext"/>
                    <w:color w:val="D9E2F3" w:themeColor="accent5" w:themeTint="33"/>
                    <w:shd w:val="clear" w:color="auto" w:fill="D9E2F3" w:themeFill="accent5" w:themeFillTint="33"/>
                  </w:rPr>
                  <w:t>Klicken Sie hier, um Text einzugeben.</w:t>
                </w:r>
              </w:p>
            </w:sdtContent>
          </w:sdt>
        </w:tc>
      </w:tr>
    </w:tbl>
    <w:p w14:paraId="624E7B46" w14:textId="77777777" w:rsidR="00BC1DB5" w:rsidRDefault="00BC1DB5" w:rsidP="00BC1DB5">
      <w:pPr>
        <w:spacing w:before="240" w:after="240" w:line="312" w:lineRule="auto"/>
        <w:jc w:val="both"/>
        <w:rPr>
          <w:rFonts w:ascii="Arial" w:eastAsia="Times New Roman" w:hAnsi="Arial" w:cs="Arial"/>
          <w:b/>
          <w:w w:val="100"/>
          <w:sz w:val="18"/>
          <w:szCs w:val="18"/>
          <w:u w:val="single"/>
          <w:lang w:eastAsia="en-US"/>
        </w:rPr>
      </w:pPr>
    </w:p>
    <w:tbl>
      <w:tblPr>
        <w:tblStyle w:val="Tabellenraster"/>
        <w:tblW w:w="9072" w:type="dxa"/>
        <w:tblInd w:w="137" w:type="dxa"/>
        <w:tblLook w:val="04A0" w:firstRow="1" w:lastRow="0" w:firstColumn="1" w:lastColumn="0" w:noHBand="0" w:noVBand="1"/>
      </w:tblPr>
      <w:tblGrid>
        <w:gridCol w:w="9072"/>
      </w:tblGrid>
      <w:tr w:rsidR="00BC1DB5" w:rsidRPr="00BC1DB5" w14:paraId="22F74709" w14:textId="77777777" w:rsidTr="000309B4">
        <w:tc>
          <w:tcPr>
            <w:tcW w:w="9072" w:type="dxa"/>
          </w:tcPr>
          <w:p w14:paraId="77DC267C" w14:textId="77777777" w:rsidR="00BC1DB5" w:rsidRPr="00BC1DB5" w:rsidRDefault="00BC1DB5" w:rsidP="00BC1DB5">
            <w:pPr>
              <w:pStyle w:val="TextkrperQ"/>
              <w:rPr>
                <w:b/>
                <w:bCs/>
              </w:rPr>
            </w:pPr>
            <w:r w:rsidRPr="00BC1DB5">
              <w:rPr>
                <w:b/>
                <w:bCs/>
              </w:rPr>
              <w:lastRenderedPageBreak/>
              <w:t xml:space="preserve">Dieses Formular ist ausgefüllt und mit dem vollständigen Namen derjenigen Person zu versehen, die den Teilnahmeantrag für den Bewerber abgibt, und auf dem Vergabeportal hochzuladen. </w:t>
            </w:r>
          </w:p>
          <w:p w14:paraId="53BD5F21" w14:textId="77777777" w:rsidR="00BC1DB5" w:rsidRPr="00BC1DB5" w:rsidRDefault="00BC1DB5" w:rsidP="00BC1DB5">
            <w:pPr>
              <w:pStyle w:val="TextkrperQ"/>
              <w:rPr>
                <w:b/>
                <w:bCs/>
              </w:rPr>
            </w:pPr>
            <w:r w:rsidRPr="00BC1DB5">
              <w:rPr>
                <w:b/>
                <w:bCs/>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tbl>
    <w:p w14:paraId="036CFA24" w14:textId="77777777" w:rsidR="00BC1DB5" w:rsidRPr="00374EF8" w:rsidRDefault="00BC1DB5" w:rsidP="00BC1DB5">
      <w:pPr>
        <w:rPr>
          <w:rFonts w:ascii="Arial" w:hAnsi="Arial" w:cs="Arial"/>
          <w:sz w:val="22"/>
          <w:szCs w:val="22"/>
        </w:rPr>
      </w:pPr>
    </w:p>
    <w:p w14:paraId="599ECEC5" w14:textId="530ABB57" w:rsidR="00396843" w:rsidRPr="00BC1DB5" w:rsidRDefault="00396843" w:rsidP="00BC1DB5"/>
    <w:sectPr w:rsidR="00396843" w:rsidRPr="00BC1DB5" w:rsidSect="005C58FE">
      <w:headerReference w:type="even" r:id="rId11"/>
      <w:headerReference w:type="default" r:id="rId12"/>
      <w:footerReference w:type="even" r:id="rId13"/>
      <w:footerReference w:type="default" r:id="rId14"/>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7111" w14:textId="2A9965FC" w:rsidR="0001728A" w:rsidRDefault="0001728A" w:rsidP="004040BB">
      <w:pPr>
        <w:spacing w:line="240" w:lineRule="auto"/>
      </w:pPr>
      <w:r>
        <w:separator/>
      </w:r>
    </w:p>
    <w:p w14:paraId="01B45978" w14:textId="77777777" w:rsidR="0001728A" w:rsidRDefault="0001728A"/>
    <w:p w14:paraId="7ED8FE39" w14:textId="77777777" w:rsidR="0001728A" w:rsidRDefault="0001728A"/>
    <w:p w14:paraId="7AB15C50" w14:textId="77777777" w:rsidR="00D629CC" w:rsidRDefault="00D629CC"/>
  </w:endnote>
  <w:endnote w:type="continuationSeparator" w:id="0">
    <w:p w14:paraId="7033DC9C" w14:textId="4EBF8A13" w:rsidR="0001728A" w:rsidRDefault="0001728A" w:rsidP="004040BB">
      <w:pPr>
        <w:spacing w:line="240" w:lineRule="auto"/>
      </w:pPr>
      <w:r>
        <w:continuationSeparator/>
      </w:r>
    </w:p>
    <w:p w14:paraId="10A3484F" w14:textId="77777777" w:rsidR="0001728A" w:rsidRDefault="0001728A"/>
    <w:p w14:paraId="6319A715" w14:textId="77777777" w:rsidR="0001728A" w:rsidRDefault="0001728A"/>
    <w:p w14:paraId="2EDADC74" w14:textId="77777777" w:rsidR="00D629CC" w:rsidRDefault="00D62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9F0A6" w14:textId="4C05FED2" w:rsidR="007A206D" w:rsidRDefault="007A206D">
    <w:pPr>
      <w:pStyle w:val="Fuzeile"/>
    </w:pPr>
  </w:p>
  <w:p w14:paraId="6711D649" w14:textId="77777777" w:rsidR="00634E46" w:rsidRDefault="00634E46"/>
  <w:p w14:paraId="64C2DE54" w14:textId="77777777" w:rsidR="00D629CC" w:rsidRDefault="00D629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B097" w14:textId="0D87EE1A" w:rsidR="00CC1616" w:rsidRPr="00BE49FB" w:rsidRDefault="00396843" w:rsidP="00BE49FB">
    <w:pPr>
      <w:pStyle w:val="Fuzeile"/>
      <w:pBdr>
        <w:top w:val="none" w:sz="0" w:space="0" w:color="auto"/>
      </w:pBdr>
      <w:rPr>
        <w:sz w:val="18"/>
        <w:szCs w:val="16"/>
      </w:rPr>
    </w:pPr>
    <w:r w:rsidRPr="00BE49FB">
      <w:rPr>
        <w:sz w:val="18"/>
        <w:szCs w:val="16"/>
      </w:rPr>
      <w:t>Institut für Qualität und Wirtschaftlichkeit im Gesundheitswesen</w:t>
    </w:r>
    <w:r w:rsidR="00264356" w:rsidRPr="00BE49FB">
      <w:rPr>
        <w:sz w:val="18"/>
        <w:szCs w:val="16"/>
      </w:rPr>
      <w:ptab w:relativeTo="margin" w:alignment="right" w:leader="none"/>
    </w:r>
    <w:r w:rsidR="00264356" w:rsidRPr="00BE49FB">
      <w:rPr>
        <w:sz w:val="18"/>
        <w:szCs w:val="16"/>
      </w:rPr>
      <w:t xml:space="preserve">Seite </w:t>
    </w:r>
    <w:r w:rsidR="00264356" w:rsidRPr="00BE49FB">
      <w:rPr>
        <w:sz w:val="18"/>
        <w:szCs w:val="16"/>
      </w:rPr>
      <w:fldChar w:fldCharType="begin"/>
    </w:r>
    <w:r w:rsidR="00264356" w:rsidRPr="00BE49FB">
      <w:rPr>
        <w:sz w:val="18"/>
        <w:szCs w:val="16"/>
      </w:rPr>
      <w:instrText xml:space="preserve"> PAGE  </w:instrText>
    </w:r>
    <w:r w:rsidR="00264356" w:rsidRPr="00BE49FB">
      <w:rPr>
        <w:sz w:val="18"/>
        <w:szCs w:val="16"/>
      </w:rPr>
      <w:fldChar w:fldCharType="separate"/>
    </w:r>
    <w:r w:rsidR="00A421AB" w:rsidRPr="00BE49FB">
      <w:rPr>
        <w:noProof/>
        <w:sz w:val="18"/>
        <w:szCs w:val="16"/>
      </w:rPr>
      <w:t>1</w:t>
    </w:r>
    <w:r w:rsidR="00264356" w:rsidRPr="00BE49FB">
      <w:rPr>
        <w:sz w:val="18"/>
        <w:szCs w:val="16"/>
      </w:rPr>
      <w:fldChar w:fldCharType="end"/>
    </w:r>
    <w:r w:rsidR="00264356" w:rsidRPr="00BE49FB">
      <w:rPr>
        <w:sz w:val="18"/>
        <w:szCs w:val="16"/>
      </w:rPr>
      <w:t xml:space="preserve"> von </w:t>
    </w:r>
    <w:r w:rsidR="00BE49FB" w:rsidRPr="00BE49FB">
      <w:rPr>
        <w:sz w:val="18"/>
        <w:szCs w:val="16"/>
      </w:rPr>
      <w:fldChar w:fldCharType="begin"/>
    </w:r>
    <w:r w:rsidR="00BE49FB" w:rsidRPr="00BE49FB">
      <w:rPr>
        <w:sz w:val="18"/>
        <w:szCs w:val="16"/>
      </w:rPr>
      <w:instrText xml:space="preserve"> NUMPAGES  \* Arabic </w:instrText>
    </w:r>
    <w:r w:rsidR="00BE49FB" w:rsidRPr="00BE49FB">
      <w:rPr>
        <w:sz w:val="18"/>
        <w:szCs w:val="16"/>
      </w:rPr>
      <w:fldChar w:fldCharType="separate"/>
    </w:r>
    <w:r w:rsidR="00A421AB" w:rsidRPr="00BE49FB">
      <w:rPr>
        <w:noProof/>
        <w:sz w:val="18"/>
        <w:szCs w:val="16"/>
      </w:rPr>
      <w:t>1</w:t>
    </w:r>
    <w:r w:rsidR="00BE49FB" w:rsidRPr="00BE49FB">
      <w:rPr>
        <w:noProof/>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7AD5" w14:textId="60B91CA9" w:rsidR="0001728A" w:rsidRDefault="0001728A" w:rsidP="005A30BA">
      <w:pPr>
        <w:spacing w:line="240" w:lineRule="auto"/>
      </w:pPr>
      <w:r>
        <w:separator/>
      </w:r>
    </w:p>
    <w:p w14:paraId="4D760EC2" w14:textId="77777777" w:rsidR="00D629CC" w:rsidRDefault="00D629CC"/>
  </w:footnote>
  <w:footnote w:type="continuationSeparator" w:id="0">
    <w:p w14:paraId="6B7F3F40" w14:textId="77C0C4D7" w:rsidR="0001728A" w:rsidRDefault="0001728A" w:rsidP="005040F3">
      <w:pPr>
        <w:spacing w:line="240" w:lineRule="auto"/>
      </w:pPr>
      <w:r>
        <w:continuationSeparator/>
      </w:r>
    </w:p>
    <w:p w14:paraId="32CAC6F4" w14:textId="77777777" w:rsidR="00D629CC" w:rsidRDefault="00D629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A7364" w14:textId="4947CA0F" w:rsidR="007A206D" w:rsidRDefault="007A206D">
    <w:pPr>
      <w:pStyle w:val="Kopfzeile"/>
    </w:pPr>
  </w:p>
  <w:p w14:paraId="67D98078" w14:textId="77777777" w:rsidR="00634E46" w:rsidRDefault="00634E46"/>
  <w:p w14:paraId="049D5EA6" w14:textId="77777777" w:rsidR="00D629CC" w:rsidRDefault="00D629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64683" w14:textId="217891E9" w:rsidR="00744089" w:rsidRDefault="00BC1DB5" w:rsidP="00744089">
    <w:pPr>
      <w:pStyle w:val="Kopfzeile"/>
    </w:pPr>
    <w:r>
      <w:t>Vergabe Unterhaltsreinigung</w:t>
    </w:r>
  </w:p>
  <w:p w14:paraId="7F7BE7C7" w14:textId="75C1C482" w:rsidR="00744089" w:rsidRDefault="00BC1DB5" w:rsidP="00744089">
    <w:pPr>
      <w:pStyle w:val="Kopfzeileuntere-ZeileQ"/>
    </w:pPr>
    <w:r w:rsidRPr="001D4617">
      <w:t xml:space="preserve">Anlage </w:t>
    </w:r>
    <w:r w:rsidR="001D4617" w:rsidRPr="001D4617">
      <w:t>I.2.4</w:t>
    </w:r>
  </w:p>
  <w:p w14:paraId="5B300046" w14:textId="494372B6" w:rsidR="0055484B" w:rsidRPr="00FF16BD" w:rsidRDefault="00D13DB0" w:rsidP="0055484B">
    <w:pPr>
      <w:pStyle w:val="Logo-KopfzeileQ"/>
      <w:framePr w:wrap="around"/>
    </w:pPr>
    <w:r>
      <w:rPr>
        <w:noProof/>
      </w:rPr>
      <w:drawing>
        <wp:inline distT="0" distB="0" distL="0" distR="0" wp14:anchorId="3B948490" wp14:editId="65E4F7BE">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2A3E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019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0C84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60D0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581B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9007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EE4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4E06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6C46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E29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EB129436"/>
    <w:numStyleLink w:val="ListeAufzhlungQ"/>
  </w:abstractNum>
  <w:abstractNum w:abstractNumId="12"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EB129436"/>
    <w:styleLink w:val="ListeAufzhlungQ"/>
    <w:lvl w:ilvl="0">
      <w:start w:val="1"/>
      <w:numFmt w:val="bullet"/>
      <w:pStyle w:val="Aufzhlung-1Q"/>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1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4"/>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1E1C47EB"/>
    <w:multiLevelType w:val="multilevel"/>
    <w:tmpl w:val="0FFEEF52"/>
    <w:numStyleLink w:val="ListeberschriftenQ"/>
  </w:abstractNum>
  <w:abstractNum w:abstractNumId="19" w15:restartNumberingAfterBreak="0">
    <w:nsid w:val="22CB0BC0"/>
    <w:multiLevelType w:val="multilevel"/>
    <w:tmpl w:val="6CDCA4AE"/>
    <w:name w:val="Liste_Anhang_Q"/>
    <w:styleLink w:val="ListeAnhangQ"/>
    <w:lvl w:ilvl="0">
      <w:start w:val="1"/>
      <w:numFmt w:val="upperLetter"/>
      <w:pStyle w:val="Anhang-1Q"/>
      <w:lvlText w:val="Anhang %1"/>
      <w:lvlJc w:val="left"/>
      <w:pPr>
        <w:tabs>
          <w:tab w:val="num" w:pos="1247"/>
        </w:tabs>
        <w:ind w:left="1247" w:hanging="1247"/>
      </w:pPr>
      <w:rPr>
        <w:rFonts w:hint="default"/>
      </w:rPr>
    </w:lvl>
    <w:lvl w:ilvl="1">
      <w:start w:val="1"/>
      <w:numFmt w:val="decimal"/>
      <w:pStyle w:val="Anhang-2Q"/>
      <w:lvlText w:val="%1.%2"/>
      <w:lvlJc w:val="left"/>
      <w:pPr>
        <w:tabs>
          <w:tab w:val="num" w:pos="567"/>
        </w:tabs>
        <w:ind w:left="567" w:hanging="567"/>
      </w:pPr>
      <w:rPr>
        <w:rFonts w:hint="default"/>
      </w:rPr>
    </w:lvl>
    <w:lvl w:ilvl="2">
      <w:start w:val="1"/>
      <w:numFmt w:val="decimal"/>
      <w:pStyle w:val="Anhang-3Q"/>
      <w:lvlText w:val="%1.%2.%3"/>
      <w:lvlJc w:val="left"/>
      <w:pPr>
        <w:tabs>
          <w:tab w:val="num" w:pos="737"/>
        </w:tabs>
        <w:ind w:left="737" w:hanging="737"/>
      </w:pPr>
      <w:rPr>
        <w:rFonts w:hint="default"/>
      </w:rPr>
    </w:lvl>
    <w:lvl w:ilvl="3">
      <w:start w:val="1"/>
      <w:numFmt w:val="decimal"/>
      <w:pStyle w:val="Anhang-4Q"/>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20" w15:restartNumberingAfterBreak="0">
    <w:nsid w:val="36935451"/>
    <w:multiLevelType w:val="multilevel"/>
    <w:tmpl w:val="01F67C76"/>
    <w:lvl w:ilvl="0">
      <w:start w:val="1"/>
      <w:numFmt w:val="decimal"/>
      <w:isLgl/>
      <w:lvlText w:val="%1"/>
      <w:lvlJc w:val="left"/>
      <w:pPr>
        <w:tabs>
          <w:tab w:val="num" w:pos="397"/>
        </w:tabs>
        <w:ind w:left="397" w:hanging="397"/>
      </w:pPr>
      <w:rPr>
        <w:rFonts w:hint="default"/>
        <w:color w:val="000000" w:themeColor="text1"/>
        <w:sz w:val="24"/>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21" w15:restartNumberingAfterBreak="0">
    <w:nsid w:val="3E7148CA"/>
    <w:multiLevelType w:val="multilevel"/>
    <w:tmpl w:val="01F67C76"/>
    <w:lvl w:ilvl="0">
      <w:start w:val="1"/>
      <w:numFmt w:val="decimal"/>
      <w:isLgl/>
      <w:lvlText w:val="%1"/>
      <w:lvlJc w:val="left"/>
      <w:pPr>
        <w:tabs>
          <w:tab w:val="num" w:pos="397"/>
        </w:tabs>
        <w:ind w:left="397" w:hanging="397"/>
      </w:pPr>
      <w:rPr>
        <w:rFonts w:hint="default"/>
        <w:color w:val="000000" w:themeColor="text1"/>
        <w:sz w:val="24"/>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22" w15:restartNumberingAfterBreak="0">
    <w:nsid w:val="41146D79"/>
    <w:multiLevelType w:val="multilevel"/>
    <w:tmpl w:val="0FFEEF52"/>
    <w:numStyleLink w:val="ListeberschriftenQ"/>
  </w:abstractNum>
  <w:abstractNum w:abstractNumId="23"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4"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DB278B"/>
    <w:multiLevelType w:val="multilevel"/>
    <w:tmpl w:val="408EE6B6"/>
    <w:numStyleLink w:val="ListeAufzhlung-TabelleQ"/>
  </w:abstractNum>
  <w:abstractNum w:abstractNumId="27"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0"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1"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6A17E2"/>
    <w:multiLevelType w:val="multilevel"/>
    <w:tmpl w:val="3CD8AEC2"/>
    <w:numStyleLink w:val="Listenummerierte-AufzhlungQ"/>
  </w:abstractNum>
  <w:abstractNum w:abstractNumId="33"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5" w15:restartNumberingAfterBreak="0">
    <w:nsid w:val="694F5260"/>
    <w:multiLevelType w:val="multilevel"/>
    <w:tmpl w:val="01F67C76"/>
    <w:lvl w:ilvl="0">
      <w:start w:val="1"/>
      <w:numFmt w:val="decimal"/>
      <w:isLgl/>
      <w:lvlText w:val="%1"/>
      <w:lvlJc w:val="left"/>
      <w:pPr>
        <w:tabs>
          <w:tab w:val="num" w:pos="397"/>
        </w:tabs>
        <w:ind w:left="397" w:hanging="397"/>
      </w:pPr>
      <w:rPr>
        <w:rFonts w:hint="default"/>
        <w:color w:val="000000" w:themeColor="text1"/>
        <w:sz w:val="24"/>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36"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3359D2"/>
    <w:multiLevelType w:val="multilevel"/>
    <w:tmpl w:val="E5B2A0A6"/>
    <w:lvl w:ilvl="0">
      <w:start w:val="1"/>
      <w:numFmt w:val="decimal"/>
      <w:isLgl/>
      <w:lvlText w:val="%1"/>
      <w:lvlJc w:val="left"/>
      <w:pPr>
        <w:tabs>
          <w:tab w:val="num" w:pos="397"/>
        </w:tabs>
        <w:ind w:left="397" w:hanging="397"/>
      </w:p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38"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9" w15:restartNumberingAfterBreak="0">
    <w:nsid w:val="7D6444BD"/>
    <w:multiLevelType w:val="multilevel"/>
    <w:tmpl w:val="408EE6B6"/>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22"/>
  </w:num>
  <w:num w:numId="14">
    <w:abstractNumId w:val="13"/>
  </w:num>
  <w:num w:numId="15">
    <w:abstractNumId w:val="36"/>
  </w:num>
  <w:num w:numId="16">
    <w:abstractNumId w:val="25"/>
  </w:num>
  <w:num w:numId="17">
    <w:abstractNumId w:val="28"/>
  </w:num>
  <w:num w:numId="18">
    <w:abstractNumId w:val="24"/>
  </w:num>
  <w:num w:numId="19">
    <w:abstractNumId w:val="34"/>
  </w:num>
  <w:num w:numId="20">
    <w:abstractNumId w:val="30"/>
  </w:num>
  <w:num w:numId="21">
    <w:abstractNumId w:val="30"/>
  </w:num>
  <w:num w:numId="22">
    <w:abstractNumId w:val="30"/>
  </w:num>
  <w:num w:numId="23">
    <w:abstractNumId w:val="19"/>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2"/>
  </w:num>
  <w:num w:numId="27">
    <w:abstractNumId w:val="12"/>
  </w:num>
  <w:num w:numId="28">
    <w:abstractNumId w:val="15"/>
  </w:num>
  <w:num w:numId="29">
    <w:abstractNumId w:val="39"/>
  </w:num>
  <w:num w:numId="30">
    <w:abstractNumId w:val="33"/>
  </w:num>
  <w:num w:numId="31">
    <w:abstractNumId w:val="23"/>
  </w:num>
  <w:num w:numId="32">
    <w:abstractNumId w:val="29"/>
  </w:num>
  <w:num w:numId="33">
    <w:abstractNumId w:val="27"/>
  </w:num>
  <w:num w:numId="34">
    <w:abstractNumId w:val="10"/>
  </w:num>
  <w:num w:numId="35">
    <w:abstractNumId w:val="38"/>
  </w:num>
  <w:num w:numId="36">
    <w:abstractNumId w:val="31"/>
  </w:num>
  <w:num w:numId="37">
    <w:abstractNumId w:val="14"/>
  </w:num>
  <w:num w:numId="38">
    <w:abstractNumId w:val="14"/>
  </w:num>
  <w:num w:numId="39">
    <w:abstractNumId w:val="17"/>
    <w:lvlOverride w:ilvl="0">
      <w:lvl w:ilvl="0">
        <w:start w:val="1"/>
        <w:numFmt w:val="decimal"/>
        <w:pStyle w:val="berschrift1"/>
        <w:isLgl/>
        <w:lvlText w:val="%1"/>
        <w:lvlJc w:val="left"/>
        <w:pPr>
          <w:tabs>
            <w:tab w:val="num" w:pos="397"/>
          </w:tabs>
          <w:ind w:left="397" w:hanging="397"/>
        </w:pPr>
      </w:lvl>
    </w:lvlOverride>
  </w:num>
  <w:num w:numId="40">
    <w:abstractNumId w:val="37"/>
  </w:num>
  <w:num w:numId="41">
    <w:abstractNumId w:val="20"/>
  </w:num>
  <w:num w:numId="42">
    <w:abstractNumId w:val="35"/>
  </w:num>
  <w:num w:numId="43">
    <w:abstractNumId w:val="21"/>
  </w:num>
  <w:num w:numId="44">
    <w:abstractNumId w:val="37"/>
  </w:num>
  <w:num w:numId="45">
    <w:abstractNumId w:val="18"/>
  </w:num>
  <w:num w:numId="46">
    <w:abstractNumId w:val="17"/>
    <w:lvlOverride w:ilvl="0">
      <w:lvl w:ilvl="0">
        <w:start w:val="1"/>
        <w:numFmt w:val="decimal"/>
        <w:pStyle w:val="berschrift1"/>
        <w:isLgl/>
        <w:lvlText w:val="%1"/>
        <w:lvlJc w:val="left"/>
        <w:pPr>
          <w:tabs>
            <w:tab w:val="num" w:pos="397"/>
          </w:tabs>
          <w:ind w:left="397" w:hanging="397"/>
        </w:pPr>
      </w:lvl>
    </w:lvlOverride>
  </w:num>
  <w:num w:numId="47">
    <w:abstractNumId w:val="17"/>
  </w:num>
  <w:num w:numId="48">
    <w:abstractNumId w:val="26"/>
  </w:num>
  <w:num w:numId="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cryptProviderType="rsaAES" w:cryptAlgorithmClass="hash" w:cryptAlgorithmType="typeAny" w:cryptAlgorithmSid="14" w:cryptSpinCount="100000" w:hash="1BahGOrmPivSRtYePtKbK9USmTRLYsXLzjFmmQ4umAIxOLdI9zhORwglwfiuGGFpOIljQq7po8rUJUuk8fmH7g==" w:salt="cRidO4/fzp7qnDLQGCh2aA=="/>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01728A"/>
    <w:rsid w:val="00004B6F"/>
    <w:rsid w:val="00010285"/>
    <w:rsid w:val="00010F85"/>
    <w:rsid w:val="00013551"/>
    <w:rsid w:val="0001728A"/>
    <w:rsid w:val="000200B4"/>
    <w:rsid w:val="000202FE"/>
    <w:rsid w:val="0002092F"/>
    <w:rsid w:val="00020E46"/>
    <w:rsid w:val="00023B59"/>
    <w:rsid w:val="000262B6"/>
    <w:rsid w:val="0002646C"/>
    <w:rsid w:val="00026A97"/>
    <w:rsid w:val="00026D7A"/>
    <w:rsid w:val="00030503"/>
    <w:rsid w:val="00030595"/>
    <w:rsid w:val="0003313B"/>
    <w:rsid w:val="00033811"/>
    <w:rsid w:val="00033CC0"/>
    <w:rsid w:val="000435CC"/>
    <w:rsid w:val="000442B7"/>
    <w:rsid w:val="00051F15"/>
    <w:rsid w:val="0005326B"/>
    <w:rsid w:val="00055BDC"/>
    <w:rsid w:val="0006762E"/>
    <w:rsid w:val="00081998"/>
    <w:rsid w:val="00084504"/>
    <w:rsid w:val="00085F4E"/>
    <w:rsid w:val="0009188A"/>
    <w:rsid w:val="000921B6"/>
    <w:rsid w:val="00095726"/>
    <w:rsid w:val="00095F0E"/>
    <w:rsid w:val="000A5404"/>
    <w:rsid w:val="000B0A1F"/>
    <w:rsid w:val="000B3085"/>
    <w:rsid w:val="000B5A38"/>
    <w:rsid w:val="000C564A"/>
    <w:rsid w:val="000C6319"/>
    <w:rsid w:val="000C70CF"/>
    <w:rsid w:val="000D20D2"/>
    <w:rsid w:val="000D758E"/>
    <w:rsid w:val="000E4177"/>
    <w:rsid w:val="000E4D8C"/>
    <w:rsid w:val="000E66D6"/>
    <w:rsid w:val="000F16E2"/>
    <w:rsid w:val="000F181C"/>
    <w:rsid w:val="000F21AA"/>
    <w:rsid w:val="000F242C"/>
    <w:rsid w:val="000F276A"/>
    <w:rsid w:val="000F38E9"/>
    <w:rsid w:val="000F3DAD"/>
    <w:rsid w:val="00101E1A"/>
    <w:rsid w:val="0010390C"/>
    <w:rsid w:val="00104825"/>
    <w:rsid w:val="00112896"/>
    <w:rsid w:val="00114644"/>
    <w:rsid w:val="00117DBD"/>
    <w:rsid w:val="00120526"/>
    <w:rsid w:val="00124FA7"/>
    <w:rsid w:val="001255DE"/>
    <w:rsid w:val="00135F21"/>
    <w:rsid w:val="00136772"/>
    <w:rsid w:val="00136DF2"/>
    <w:rsid w:val="00140394"/>
    <w:rsid w:val="00144D57"/>
    <w:rsid w:val="00147B1E"/>
    <w:rsid w:val="00153858"/>
    <w:rsid w:val="0015597A"/>
    <w:rsid w:val="00156125"/>
    <w:rsid w:val="00160289"/>
    <w:rsid w:val="00160B3D"/>
    <w:rsid w:val="00166A55"/>
    <w:rsid w:val="00170C3F"/>
    <w:rsid w:val="00175030"/>
    <w:rsid w:val="001837DD"/>
    <w:rsid w:val="001926DE"/>
    <w:rsid w:val="001A0605"/>
    <w:rsid w:val="001A2D45"/>
    <w:rsid w:val="001B7EC9"/>
    <w:rsid w:val="001C03E1"/>
    <w:rsid w:val="001C0A48"/>
    <w:rsid w:val="001C2BF1"/>
    <w:rsid w:val="001D087E"/>
    <w:rsid w:val="001D0B1D"/>
    <w:rsid w:val="001D0C85"/>
    <w:rsid w:val="001D4617"/>
    <w:rsid w:val="001D79D5"/>
    <w:rsid w:val="001E192B"/>
    <w:rsid w:val="001E3B2F"/>
    <w:rsid w:val="001E78A6"/>
    <w:rsid w:val="001F3B13"/>
    <w:rsid w:val="001F6947"/>
    <w:rsid w:val="001F7246"/>
    <w:rsid w:val="00200846"/>
    <w:rsid w:val="00203DBC"/>
    <w:rsid w:val="0020587B"/>
    <w:rsid w:val="00205D95"/>
    <w:rsid w:val="00205EE8"/>
    <w:rsid w:val="0021036E"/>
    <w:rsid w:val="00212BE1"/>
    <w:rsid w:val="00220160"/>
    <w:rsid w:val="00220435"/>
    <w:rsid w:val="0022241C"/>
    <w:rsid w:val="002225EE"/>
    <w:rsid w:val="00235C41"/>
    <w:rsid w:val="00237E1D"/>
    <w:rsid w:val="0024272B"/>
    <w:rsid w:val="00246C3F"/>
    <w:rsid w:val="002478D9"/>
    <w:rsid w:val="0025099C"/>
    <w:rsid w:val="00250E35"/>
    <w:rsid w:val="002561FD"/>
    <w:rsid w:val="00263916"/>
    <w:rsid w:val="00263B46"/>
    <w:rsid w:val="00264356"/>
    <w:rsid w:val="00265FD3"/>
    <w:rsid w:val="002746E1"/>
    <w:rsid w:val="0027611D"/>
    <w:rsid w:val="00277238"/>
    <w:rsid w:val="002832C4"/>
    <w:rsid w:val="00286673"/>
    <w:rsid w:val="002A1B68"/>
    <w:rsid w:val="002A54FD"/>
    <w:rsid w:val="002A5FAF"/>
    <w:rsid w:val="002B2CC5"/>
    <w:rsid w:val="002B4202"/>
    <w:rsid w:val="002B4AA6"/>
    <w:rsid w:val="002B666A"/>
    <w:rsid w:val="002C3E6B"/>
    <w:rsid w:val="002C6D31"/>
    <w:rsid w:val="002D1BC3"/>
    <w:rsid w:val="002D6292"/>
    <w:rsid w:val="002D6B7F"/>
    <w:rsid w:val="002E18AD"/>
    <w:rsid w:val="002E3703"/>
    <w:rsid w:val="002E426A"/>
    <w:rsid w:val="002F120A"/>
    <w:rsid w:val="002F557C"/>
    <w:rsid w:val="002F62A2"/>
    <w:rsid w:val="003000E8"/>
    <w:rsid w:val="00301394"/>
    <w:rsid w:val="0030432D"/>
    <w:rsid w:val="0031011F"/>
    <w:rsid w:val="00310A9E"/>
    <w:rsid w:val="00312799"/>
    <w:rsid w:val="003133A4"/>
    <w:rsid w:val="0031419E"/>
    <w:rsid w:val="003236BD"/>
    <w:rsid w:val="0032500A"/>
    <w:rsid w:val="00331D5C"/>
    <w:rsid w:val="00332F9E"/>
    <w:rsid w:val="00334D8D"/>
    <w:rsid w:val="00337349"/>
    <w:rsid w:val="0034165C"/>
    <w:rsid w:val="00341FEF"/>
    <w:rsid w:val="00342198"/>
    <w:rsid w:val="0034378C"/>
    <w:rsid w:val="00344B1F"/>
    <w:rsid w:val="00345010"/>
    <w:rsid w:val="00346F81"/>
    <w:rsid w:val="00346FEB"/>
    <w:rsid w:val="00353779"/>
    <w:rsid w:val="00356145"/>
    <w:rsid w:val="003574C5"/>
    <w:rsid w:val="00360086"/>
    <w:rsid w:val="0036260D"/>
    <w:rsid w:val="003656C3"/>
    <w:rsid w:val="00365BB6"/>
    <w:rsid w:val="00366DC2"/>
    <w:rsid w:val="00367C16"/>
    <w:rsid w:val="003728F1"/>
    <w:rsid w:val="00372F1B"/>
    <w:rsid w:val="0037477A"/>
    <w:rsid w:val="00380D1C"/>
    <w:rsid w:val="00381A2C"/>
    <w:rsid w:val="00383BAA"/>
    <w:rsid w:val="0038458E"/>
    <w:rsid w:val="00384B75"/>
    <w:rsid w:val="00385D5B"/>
    <w:rsid w:val="00396843"/>
    <w:rsid w:val="0039740B"/>
    <w:rsid w:val="003A003C"/>
    <w:rsid w:val="003A0E8F"/>
    <w:rsid w:val="003A4097"/>
    <w:rsid w:val="003B1881"/>
    <w:rsid w:val="003B1E2E"/>
    <w:rsid w:val="003C0B72"/>
    <w:rsid w:val="003C0C04"/>
    <w:rsid w:val="003C0EFF"/>
    <w:rsid w:val="003C1499"/>
    <w:rsid w:val="003C7650"/>
    <w:rsid w:val="003E095F"/>
    <w:rsid w:val="003E1CAE"/>
    <w:rsid w:val="003E2ECE"/>
    <w:rsid w:val="003F019D"/>
    <w:rsid w:val="003F1C05"/>
    <w:rsid w:val="003F3E5A"/>
    <w:rsid w:val="0040328F"/>
    <w:rsid w:val="004040BB"/>
    <w:rsid w:val="00406352"/>
    <w:rsid w:val="004117DB"/>
    <w:rsid w:val="00413178"/>
    <w:rsid w:val="004226E3"/>
    <w:rsid w:val="004238D8"/>
    <w:rsid w:val="00423F9F"/>
    <w:rsid w:val="00426C6C"/>
    <w:rsid w:val="00430F3F"/>
    <w:rsid w:val="00432055"/>
    <w:rsid w:val="00432A49"/>
    <w:rsid w:val="004356D0"/>
    <w:rsid w:val="004377B8"/>
    <w:rsid w:val="00437D1F"/>
    <w:rsid w:val="004402AE"/>
    <w:rsid w:val="00444F87"/>
    <w:rsid w:val="00445E18"/>
    <w:rsid w:val="00450483"/>
    <w:rsid w:val="00452308"/>
    <w:rsid w:val="004535AD"/>
    <w:rsid w:val="00454626"/>
    <w:rsid w:val="004559DE"/>
    <w:rsid w:val="00456E39"/>
    <w:rsid w:val="00457F9C"/>
    <w:rsid w:val="004603CB"/>
    <w:rsid w:val="004612FD"/>
    <w:rsid w:val="0046349B"/>
    <w:rsid w:val="00464000"/>
    <w:rsid w:val="00464865"/>
    <w:rsid w:val="00465843"/>
    <w:rsid w:val="0046672F"/>
    <w:rsid w:val="00466E49"/>
    <w:rsid w:val="004713B1"/>
    <w:rsid w:val="00471659"/>
    <w:rsid w:val="00472516"/>
    <w:rsid w:val="00480CD3"/>
    <w:rsid w:val="00484C55"/>
    <w:rsid w:val="00485147"/>
    <w:rsid w:val="0048651E"/>
    <w:rsid w:val="00486A7A"/>
    <w:rsid w:val="00490915"/>
    <w:rsid w:val="00493148"/>
    <w:rsid w:val="00495708"/>
    <w:rsid w:val="004959B1"/>
    <w:rsid w:val="004A4F18"/>
    <w:rsid w:val="004A51C5"/>
    <w:rsid w:val="004A6099"/>
    <w:rsid w:val="004A7D5B"/>
    <w:rsid w:val="004B3CCD"/>
    <w:rsid w:val="004B6268"/>
    <w:rsid w:val="004C1725"/>
    <w:rsid w:val="004C44CC"/>
    <w:rsid w:val="004C6E74"/>
    <w:rsid w:val="004D0360"/>
    <w:rsid w:val="004D20C1"/>
    <w:rsid w:val="004D4728"/>
    <w:rsid w:val="004D4AA6"/>
    <w:rsid w:val="004D54E0"/>
    <w:rsid w:val="004D596F"/>
    <w:rsid w:val="004D78F5"/>
    <w:rsid w:val="004E0AE8"/>
    <w:rsid w:val="004E1E9A"/>
    <w:rsid w:val="004E4DC0"/>
    <w:rsid w:val="00500090"/>
    <w:rsid w:val="005008B6"/>
    <w:rsid w:val="005040F3"/>
    <w:rsid w:val="005051B7"/>
    <w:rsid w:val="00506AA0"/>
    <w:rsid w:val="00507F71"/>
    <w:rsid w:val="005102F4"/>
    <w:rsid w:val="00516F62"/>
    <w:rsid w:val="00525799"/>
    <w:rsid w:val="00531EC9"/>
    <w:rsid w:val="00535BAB"/>
    <w:rsid w:val="0053772E"/>
    <w:rsid w:val="00541F6D"/>
    <w:rsid w:val="00545B31"/>
    <w:rsid w:val="00545DF0"/>
    <w:rsid w:val="005500F8"/>
    <w:rsid w:val="00550402"/>
    <w:rsid w:val="00552C33"/>
    <w:rsid w:val="0055484B"/>
    <w:rsid w:val="0056029D"/>
    <w:rsid w:val="005614A4"/>
    <w:rsid w:val="005658EE"/>
    <w:rsid w:val="005678DE"/>
    <w:rsid w:val="00573C66"/>
    <w:rsid w:val="005757E8"/>
    <w:rsid w:val="00575D52"/>
    <w:rsid w:val="00576D72"/>
    <w:rsid w:val="00581958"/>
    <w:rsid w:val="0058541E"/>
    <w:rsid w:val="00586243"/>
    <w:rsid w:val="0059021A"/>
    <w:rsid w:val="00594F82"/>
    <w:rsid w:val="005A0A55"/>
    <w:rsid w:val="005A30BA"/>
    <w:rsid w:val="005A4E86"/>
    <w:rsid w:val="005A59D0"/>
    <w:rsid w:val="005A681C"/>
    <w:rsid w:val="005A6F2E"/>
    <w:rsid w:val="005B020C"/>
    <w:rsid w:val="005B61DC"/>
    <w:rsid w:val="005C2B1B"/>
    <w:rsid w:val="005C335E"/>
    <w:rsid w:val="005C58FE"/>
    <w:rsid w:val="005D420C"/>
    <w:rsid w:val="005D52F2"/>
    <w:rsid w:val="005E0CD9"/>
    <w:rsid w:val="005E2423"/>
    <w:rsid w:val="005E59A0"/>
    <w:rsid w:val="005F3ADD"/>
    <w:rsid w:val="00603252"/>
    <w:rsid w:val="006050B9"/>
    <w:rsid w:val="00611C6A"/>
    <w:rsid w:val="0061696F"/>
    <w:rsid w:val="0062016C"/>
    <w:rsid w:val="006222FA"/>
    <w:rsid w:val="00625214"/>
    <w:rsid w:val="00627546"/>
    <w:rsid w:val="00627D4F"/>
    <w:rsid w:val="00634BDD"/>
    <w:rsid w:val="00634E46"/>
    <w:rsid w:val="006356F1"/>
    <w:rsid w:val="006366E5"/>
    <w:rsid w:val="006370EE"/>
    <w:rsid w:val="00640C5F"/>
    <w:rsid w:val="00640F26"/>
    <w:rsid w:val="00651627"/>
    <w:rsid w:val="0065357E"/>
    <w:rsid w:val="00663A0D"/>
    <w:rsid w:val="00667C01"/>
    <w:rsid w:val="00667CB2"/>
    <w:rsid w:val="00673885"/>
    <w:rsid w:val="006747DB"/>
    <w:rsid w:val="006757CF"/>
    <w:rsid w:val="006800ED"/>
    <w:rsid w:val="006806E8"/>
    <w:rsid w:val="00685884"/>
    <w:rsid w:val="0068687C"/>
    <w:rsid w:val="00686E9D"/>
    <w:rsid w:val="00687701"/>
    <w:rsid w:val="00691584"/>
    <w:rsid w:val="00693B24"/>
    <w:rsid w:val="0069618C"/>
    <w:rsid w:val="00696B8B"/>
    <w:rsid w:val="0069703C"/>
    <w:rsid w:val="006A1F4A"/>
    <w:rsid w:val="006A3763"/>
    <w:rsid w:val="006A5D16"/>
    <w:rsid w:val="006A7360"/>
    <w:rsid w:val="006A7483"/>
    <w:rsid w:val="006B1159"/>
    <w:rsid w:val="006B2BF6"/>
    <w:rsid w:val="006B333E"/>
    <w:rsid w:val="006B3E9D"/>
    <w:rsid w:val="006B4C54"/>
    <w:rsid w:val="006C03EE"/>
    <w:rsid w:val="006C1F65"/>
    <w:rsid w:val="006D0A85"/>
    <w:rsid w:val="006D173D"/>
    <w:rsid w:val="006D7DAC"/>
    <w:rsid w:val="006E0992"/>
    <w:rsid w:val="006E0F1A"/>
    <w:rsid w:val="006E0FF1"/>
    <w:rsid w:val="006E2FBA"/>
    <w:rsid w:val="006F073B"/>
    <w:rsid w:val="006F074F"/>
    <w:rsid w:val="006F1810"/>
    <w:rsid w:val="006F1D1B"/>
    <w:rsid w:val="006F23DD"/>
    <w:rsid w:val="006F2D44"/>
    <w:rsid w:val="006F5524"/>
    <w:rsid w:val="006F6CD9"/>
    <w:rsid w:val="0070506B"/>
    <w:rsid w:val="00707182"/>
    <w:rsid w:val="00707B74"/>
    <w:rsid w:val="00711D37"/>
    <w:rsid w:val="00711E52"/>
    <w:rsid w:val="007126A1"/>
    <w:rsid w:val="00712CB8"/>
    <w:rsid w:val="00712F3B"/>
    <w:rsid w:val="0071519A"/>
    <w:rsid w:val="007167A8"/>
    <w:rsid w:val="007203FD"/>
    <w:rsid w:val="00720D8A"/>
    <w:rsid w:val="00721AE4"/>
    <w:rsid w:val="007262F2"/>
    <w:rsid w:val="007340F5"/>
    <w:rsid w:val="00742686"/>
    <w:rsid w:val="007429BC"/>
    <w:rsid w:val="00742FD0"/>
    <w:rsid w:val="00744089"/>
    <w:rsid w:val="00747F9C"/>
    <w:rsid w:val="0075090F"/>
    <w:rsid w:val="00750F28"/>
    <w:rsid w:val="00754B54"/>
    <w:rsid w:val="00755486"/>
    <w:rsid w:val="00756870"/>
    <w:rsid w:val="00757C62"/>
    <w:rsid w:val="007610B7"/>
    <w:rsid w:val="007610D2"/>
    <w:rsid w:val="00765E3C"/>
    <w:rsid w:val="00767304"/>
    <w:rsid w:val="0077293F"/>
    <w:rsid w:val="007754CB"/>
    <w:rsid w:val="0077710E"/>
    <w:rsid w:val="00784EC5"/>
    <w:rsid w:val="00787EB7"/>
    <w:rsid w:val="0079276B"/>
    <w:rsid w:val="00792E80"/>
    <w:rsid w:val="00794AE5"/>
    <w:rsid w:val="007962A8"/>
    <w:rsid w:val="007969D1"/>
    <w:rsid w:val="007973D1"/>
    <w:rsid w:val="007A1538"/>
    <w:rsid w:val="007A206D"/>
    <w:rsid w:val="007A2DA1"/>
    <w:rsid w:val="007A6AC3"/>
    <w:rsid w:val="007A7749"/>
    <w:rsid w:val="007B145C"/>
    <w:rsid w:val="007B3E0D"/>
    <w:rsid w:val="007B5E52"/>
    <w:rsid w:val="007B706C"/>
    <w:rsid w:val="007B7428"/>
    <w:rsid w:val="007B7694"/>
    <w:rsid w:val="007C479E"/>
    <w:rsid w:val="007D5437"/>
    <w:rsid w:val="007D67B4"/>
    <w:rsid w:val="007E1798"/>
    <w:rsid w:val="007E1FF9"/>
    <w:rsid w:val="007E3A3F"/>
    <w:rsid w:val="007E59BA"/>
    <w:rsid w:val="007E6DE7"/>
    <w:rsid w:val="007E72BA"/>
    <w:rsid w:val="007E778E"/>
    <w:rsid w:val="007F038F"/>
    <w:rsid w:val="007F1751"/>
    <w:rsid w:val="007F2F10"/>
    <w:rsid w:val="007F5209"/>
    <w:rsid w:val="008038B9"/>
    <w:rsid w:val="008057F4"/>
    <w:rsid w:val="008115A8"/>
    <w:rsid w:val="008145D2"/>
    <w:rsid w:val="00824A14"/>
    <w:rsid w:val="00824F63"/>
    <w:rsid w:val="008258E5"/>
    <w:rsid w:val="008274A4"/>
    <w:rsid w:val="00831252"/>
    <w:rsid w:val="00831270"/>
    <w:rsid w:val="008325B3"/>
    <w:rsid w:val="00836E9C"/>
    <w:rsid w:val="008371C0"/>
    <w:rsid w:val="00837786"/>
    <w:rsid w:val="00837FCE"/>
    <w:rsid w:val="008414AD"/>
    <w:rsid w:val="00841825"/>
    <w:rsid w:val="00841BD5"/>
    <w:rsid w:val="0085377C"/>
    <w:rsid w:val="008568C9"/>
    <w:rsid w:val="00862E2A"/>
    <w:rsid w:val="008636AC"/>
    <w:rsid w:val="00864CAA"/>
    <w:rsid w:val="00873E2C"/>
    <w:rsid w:val="00876D18"/>
    <w:rsid w:val="00882303"/>
    <w:rsid w:val="00883AB6"/>
    <w:rsid w:val="008842CE"/>
    <w:rsid w:val="008858E9"/>
    <w:rsid w:val="00890A3C"/>
    <w:rsid w:val="00891B28"/>
    <w:rsid w:val="008A0FBC"/>
    <w:rsid w:val="008A3199"/>
    <w:rsid w:val="008A4F5D"/>
    <w:rsid w:val="008A59C1"/>
    <w:rsid w:val="008A6245"/>
    <w:rsid w:val="008A6743"/>
    <w:rsid w:val="008B5A8B"/>
    <w:rsid w:val="008B62E2"/>
    <w:rsid w:val="008C1FA6"/>
    <w:rsid w:val="008C5BF0"/>
    <w:rsid w:val="008E63C7"/>
    <w:rsid w:val="008F063D"/>
    <w:rsid w:val="008F0F6A"/>
    <w:rsid w:val="008F552D"/>
    <w:rsid w:val="008F6472"/>
    <w:rsid w:val="00903C61"/>
    <w:rsid w:val="00905E94"/>
    <w:rsid w:val="00906B05"/>
    <w:rsid w:val="0090703A"/>
    <w:rsid w:val="0091296B"/>
    <w:rsid w:val="0091307C"/>
    <w:rsid w:val="0091515A"/>
    <w:rsid w:val="00916737"/>
    <w:rsid w:val="00920ADD"/>
    <w:rsid w:val="00923DE5"/>
    <w:rsid w:val="00925C1A"/>
    <w:rsid w:val="00934149"/>
    <w:rsid w:val="00936338"/>
    <w:rsid w:val="00936CCC"/>
    <w:rsid w:val="00937A13"/>
    <w:rsid w:val="00943DC0"/>
    <w:rsid w:val="00950C21"/>
    <w:rsid w:val="009514EE"/>
    <w:rsid w:val="00952203"/>
    <w:rsid w:val="00956CF2"/>
    <w:rsid w:val="0096172B"/>
    <w:rsid w:val="00966022"/>
    <w:rsid w:val="00966025"/>
    <w:rsid w:val="00966407"/>
    <w:rsid w:val="00966B5A"/>
    <w:rsid w:val="0097270E"/>
    <w:rsid w:val="009746DA"/>
    <w:rsid w:val="00977410"/>
    <w:rsid w:val="009800BB"/>
    <w:rsid w:val="00980FD2"/>
    <w:rsid w:val="00981A24"/>
    <w:rsid w:val="00981A9C"/>
    <w:rsid w:val="0098209B"/>
    <w:rsid w:val="00985894"/>
    <w:rsid w:val="0099189C"/>
    <w:rsid w:val="00994DE8"/>
    <w:rsid w:val="00996A0C"/>
    <w:rsid w:val="009A0AF4"/>
    <w:rsid w:val="009A4E4D"/>
    <w:rsid w:val="009B1CD4"/>
    <w:rsid w:val="009B66E4"/>
    <w:rsid w:val="009B6C23"/>
    <w:rsid w:val="009B76FA"/>
    <w:rsid w:val="009B7C47"/>
    <w:rsid w:val="009C2C7E"/>
    <w:rsid w:val="009C5AAA"/>
    <w:rsid w:val="009D674D"/>
    <w:rsid w:val="009D6FA3"/>
    <w:rsid w:val="009E268F"/>
    <w:rsid w:val="009E2FDE"/>
    <w:rsid w:val="009E3B6F"/>
    <w:rsid w:val="009E546F"/>
    <w:rsid w:val="009E7622"/>
    <w:rsid w:val="009E771A"/>
    <w:rsid w:val="009F0989"/>
    <w:rsid w:val="009F48B0"/>
    <w:rsid w:val="009F671A"/>
    <w:rsid w:val="00A057C2"/>
    <w:rsid w:val="00A064EF"/>
    <w:rsid w:val="00A0730C"/>
    <w:rsid w:val="00A10430"/>
    <w:rsid w:val="00A169C2"/>
    <w:rsid w:val="00A2344D"/>
    <w:rsid w:val="00A23E1F"/>
    <w:rsid w:val="00A315E2"/>
    <w:rsid w:val="00A3264F"/>
    <w:rsid w:val="00A343CA"/>
    <w:rsid w:val="00A421AB"/>
    <w:rsid w:val="00A450A0"/>
    <w:rsid w:val="00A477DB"/>
    <w:rsid w:val="00A5328C"/>
    <w:rsid w:val="00A57445"/>
    <w:rsid w:val="00A636C8"/>
    <w:rsid w:val="00A64AF2"/>
    <w:rsid w:val="00A64E01"/>
    <w:rsid w:val="00A655B4"/>
    <w:rsid w:val="00A71389"/>
    <w:rsid w:val="00A71A9A"/>
    <w:rsid w:val="00A74281"/>
    <w:rsid w:val="00A743B4"/>
    <w:rsid w:val="00A74436"/>
    <w:rsid w:val="00A75DE6"/>
    <w:rsid w:val="00A75ED4"/>
    <w:rsid w:val="00A76CEE"/>
    <w:rsid w:val="00A77C0D"/>
    <w:rsid w:val="00A8012D"/>
    <w:rsid w:val="00A81329"/>
    <w:rsid w:val="00A82EE7"/>
    <w:rsid w:val="00A84D79"/>
    <w:rsid w:val="00A8730E"/>
    <w:rsid w:val="00A91464"/>
    <w:rsid w:val="00A932E2"/>
    <w:rsid w:val="00AA2176"/>
    <w:rsid w:val="00AA602B"/>
    <w:rsid w:val="00AA6F73"/>
    <w:rsid w:val="00AB19DD"/>
    <w:rsid w:val="00AB305F"/>
    <w:rsid w:val="00AB515F"/>
    <w:rsid w:val="00AB61DE"/>
    <w:rsid w:val="00AB6BD5"/>
    <w:rsid w:val="00AB7D8F"/>
    <w:rsid w:val="00AD11A5"/>
    <w:rsid w:val="00AD173B"/>
    <w:rsid w:val="00AD3F67"/>
    <w:rsid w:val="00AD4068"/>
    <w:rsid w:val="00AD58E4"/>
    <w:rsid w:val="00AE14A4"/>
    <w:rsid w:val="00AE1FA8"/>
    <w:rsid w:val="00AE4F08"/>
    <w:rsid w:val="00AE5953"/>
    <w:rsid w:val="00AF092B"/>
    <w:rsid w:val="00AF6C40"/>
    <w:rsid w:val="00AF78EE"/>
    <w:rsid w:val="00AF7FE5"/>
    <w:rsid w:val="00B01A97"/>
    <w:rsid w:val="00B020D6"/>
    <w:rsid w:val="00B0259E"/>
    <w:rsid w:val="00B07EC2"/>
    <w:rsid w:val="00B1130E"/>
    <w:rsid w:val="00B1279D"/>
    <w:rsid w:val="00B13707"/>
    <w:rsid w:val="00B13911"/>
    <w:rsid w:val="00B16C85"/>
    <w:rsid w:val="00B20539"/>
    <w:rsid w:val="00B21373"/>
    <w:rsid w:val="00B23CD0"/>
    <w:rsid w:val="00B26470"/>
    <w:rsid w:val="00B274C0"/>
    <w:rsid w:val="00B315F4"/>
    <w:rsid w:val="00B33BFA"/>
    <w:rsid w:val="00B357AC"/>
    <w:rsid w:val="00B35E27"/>
    <w:rsid w:val="00B3718D"/>
    <w:rsid w:val="00B37B84"/>
    <w:rsid w:val="00B4326C"/>
    <w:rsid w:val="00B46235"/>
    <w:rsid w:val="00B471C3"/>
    <w:rsid w:val="00B50B84"/>
    <w:rsid w:val="00B5152B"/>
    <w:rsid w:val="00B5264F"/>
    <w:rsid w:val="00B55A76"/>
    <w:rsid w:val="00B57D93"/>
    <w:rsid w:val="00B61DFD"/>
    <w:rsid w:val="00B62140"/>
    <w:rsid w:val="00B641F5"/>
    <w:rsid w:val="00B72ACF"/>
    <w:rsid w:val="00B8306B"/>
    <w:rsid w:val="00B85EA6"/>
    <w:rsid w:val="00B864C6"/>
    <w:rsid w:val="00B91423"/>
    <w:rsid w:val="00B9164C"/>
    <w:rsid w:val="00B933B3"/>
    <w:rsid w:val="00B9725F"/>
    <w:rsid w:val="00B97D9F"/>
    <w:rsid w:val="00BA4029"/>
    <w:rsid w:val="00BA6EBD"/>
    <w:rsid w:val="00BA796F"/>
    <w:rsid w:val="00BB0FA0"/>
    <w:rsid w:val="00BB358F"/>
    <w:rsid w:val="00BB3F06"/>
    <w:rsid w:val="00BB73D8"/>
    <w:rsid w:val="00BC1DB5"/>
    <w:rsid w:val="00BC733C"/>
    <w:rsid w:val="00BC7450"/>
    <w:rsid w:val="00BD1EBC"/>
    <w:rsid w:val="00BD3DFF"/>
    <w:rsid w:val="00BD44D8"/>
    <w:rsid w:val="00BE17AA"/>
    <w:rsid w:val="00BE49FB"/>
    <w:rsid w:val="00BE6A27"/>
    <w:rsid w:val="00BF2241"/>
    <w:rsid w:val="00BF24F6"/>
    <w:rsid w:val="00BF4380"/>
    <w:rsid w:val="00BF65E5"/>
    <w:rsid w:val="00C012E5"/>
    <w:rsid w:val="00C0246D"/>
    <w:rsid w:val="00C06D0D"/>
    <w:rsid w:val="00C0711D"/>
    <w:rsid w:val="00C1203F"/>
    <w:rsid w:val="00C15C2D"/>
    <w:rsid w:val="00C15FBC"/>
    <w:rsid w:val="00C204E1"/>
    <w:rsid w:val="00C22AD6"/>
    <w:rsid w:val="00C335E1"/>
    <w:rsid w:val="00C3372E"/>
    <w:rsid w:val="00C3427A"/>
    <w:rsid w:val="00C34968"/>
    <w:rsid w:val="00C34992"/>
    <w:rsid w:val="00C36E88"/>
    <w:rsid w:val="00C40C9F"/>
    <w:rsid w:val="00C43696"/>
    <w:rsid w:val="00C439F5"/>
    <w:rsid w:val="00C43C0D"/>
    <w:rsid w:val="00C525EB"/>
    <w:rsid w:val="00C63395"/>
    <w:rsid w:val="00C634AB"/>
    <w:rsid w:val="00C63C11"/>
    <w:rsid w:val="00C665B8"/>
    <w:rsid w:val="00C66FE0"/>
    <w:rsid w:val="00C803D7"/>
    <w:rsid w:val="00C80A58"/>
    <w:rsid w:val="00C80A8C"/>
    <w:rsid w:val="00C80D01"/>
    <w:rsid w:val="00C828F4"/>
    <w:rsid w:val="00C84A2B"/>
    <w:rsid w:val="00C85E98"/>
    <w:rsid w:val="00C86218"/>
    <w:rsid w:val="00C86556"/>
    <w:rsid w:val="00C91427"/>
    <w:rsid w:val="00C9408F"/>
    <w:rsid w:val="00C9461C"/>
    <w:rsid w:val="00C95E5B"/>
    <w:rsid w:val="00CA3093"/>
    <w:rsid w:val="00CB2D6C"/>
    <w:rsid w:val="00CB47F2"/>
    <w:rsid w:val="00CB71C6"/>
    <w:rsid w:val="00CB7E3E"/>
    <w:rsid w:val="00CC0C47"/>
    <w:rsid w:val="00CC1616"/>
    <w:rsid w:val="00CC3B50"/>
    <w:rsid w:val="00CD3CBA"/>
    <w:rsid w:val="00CD48E6"/>
    <w:rsid w:val="00CE036F"/>
    <w:rsid w:val="00CE0DBE"/>
    <w:rsid w:val="00CE40C5"/>
    <w:rsid w:val="00CF3F4D"/>
    <w:rsid w:val="00CF6AFD"/>
    <w:rsid w:val="00D03CB1"/>
    <w:rsid w:val="00D04B01"/>
    <w:rsid w:val="00D074E3"/>
    <w:rsid w:val="00D0777A"/>
    <w:rsid w:val="00D13DB0"/>
    <w:rsid w:val="00D14888"/>
    <w:rsid w:val="00D1497F"/>
    <w:rsid w:val="00D14FEC"/>
    <w:rsid w:val="00D17AA4"/>
    <w:rsid w:val="00D2049E"/>
    <w:rsid w:val="00D23FEB"/>
    <w:rsid w:val="00D244DD"/>
    <w:rsid w:val="00D30710"/>
    <w:rsid w:val="00D30A37"/>
    <w:rsid w:val="00D32352"/>
    <w:rsid w:val="00D35056"/>
    <w:rsid w:val="00D35387"/>
    <w:rsid w:val="00D417A5"/>
    <w:rsid w:val="00D42D96"/>
    <w:rsid w:val="00D444CB"/>
    <w:rsid w:val="00D45672"/>
    <w:rsid w:val="00D46CA7"/>
    <w:rsid w:val="00D4746C"/>
    <w:rsid w:val="00D54F39"/>
    <w:rsid w:val="00D62937"/>
    <w:rsid w:val="00D629CC"/>
    <w:rsid w:val="00D6318F"/>
    <w:rsid w:val="00D71198"/>
    <w:rsid w:val="00D82ED9"/>
    <w:rsid w:val="00D87531"/>
    <w:rsid w:val="00D90A40"/>
    <w:rsid w:val="00D912B1"/>
    <w:rsid w:val="00D91535"/>
    <w:rsid w:val="00D94EE3"/>
    <w:rsid w:val="00D959D5"/>
    <w:rsid w:val="00D967E9"/>
    <w:rsid w:val="00DA21ED"/>
    <w:rsid w:val="00DA23B0"/>
    <w:rsid w:val="00DA24C8"/>
    <w:rsid w:val="00DA2664"/>
    <w:rsid w:val="00DA3165"/>
    <w:rsid w:val="00DA5FF5"/>
    <w:rsid w:val="00DA685B"/>
    <w:rsid w:val="00DB3313"/>
    <w:rsid w:val="00DC03DD"/>
    <w:rsid w:val="00DC36D5"/>
    <w:rsid w:val="00DC6A30"/>
    <w:rsid w:val="00DD1D90"/>
    <w:rsid w:val="00DD6C8B"/>
    <w:rsid w:val="00DE414A"/>
    <w:rsid w:val="00DE4B15"/>
    <w:rsid w:val="00DF1243"/>
    <w:rsid w:val="00DF59A5"/>
    <w:rsid w:val="00E0534F"/>
    <w:rsid w:val="00E07906"/>
    <w:rsid w:val="00E101EF"/>
    <w:rsid w:val="00E14B2F"/>
    <w:rsid w:val="00E2275D"/>
    <w:rsid w:val="00E24F39"/>
    <w:rsid w:val="00E27D2E"/>
    <w:rsid w:val="00E3196C"/>
    <w:rsid w:val="00E31994"/>
    <w:rsid w:val="00E34FAD"/>
    <w:rsid w:val="00E35CA2"/>
    <w:rsid w:val="00E44BC4"/>
    <w:rsid w:val="00E45CAB"/>
    <w:rsid w:val="00E4675C"/>
    <w:rsid w:val="00E46C82"/>
    <w:rsid w:val="00E52071"/>
    <w:rsid w:val="00E54823"/>
    <w:rsid w:val="00E54A5A"/>
    <w:rsid w:val="00E56F97"/>
    <w:rsid w:val="00E5762F"/>
    <w:rsid w:val="00E625DA"/>
    <w:rsid w:val="00E71B6C"/>
    <w:rsid w:val="00E72CE1"/>
    <w:rsid w:val="00E74AC1"/>
    <w:rsid w:val="00E84FB9"/>
    <w:rsid w:val="00E86B64"/>
    <w:rsid w:val="00E9049A"/>
    <w:rsid w:val="00E9368C"/>
    <w:rsid w:val="00E944AB"/>
    <w:rsid w:val="00E94EFF"/>
    <w:rsid w:val="00EA11CF"/>
    <w:rsid w:val="00EA6014"/>
    <w:rsid w:val="00EA79C4"/>
    <w:rsid w:val="00EB2150"/>
    <w:rsid w:val="00EB4BA3"/>
    <w:rsid w:val="00EB4E41"/>
    <w:rsid w:val="00EB4F36"/>
    <w:rsid w:val="00EC3741"/>
    <w:rsid w:val="00EC79FB"/>
    <w:rsid w:val="00ED06B8"/>
    <w:rsid w:val="00ED1090"/>
    <w:rsid w:val="00ED7D37"/>
    <w:rsid w:val="00EE1AC5"/>
    <w:rsid w:val="00EE4A6A"/>
    <w:rsid w:val="00EF1F76"/>
    <w:rsid w:val="00EF2602"/>
    <w:rsid w:val="00EF699F"/>
    <w:rsid w:val="00EF7F32"/>
    <w:rsid w:val="00F04989"/>
    <w:rsid w:val="00F05B78"/>
    <w:rsid w:val="00F0789B"/>
    <w:rsid w:val="00F1119A"/>
    <w:rsid w:val="00F1172B"/>
    <w:rsid w:val="00F171A3"/>
    <w:rsid w:val="00F17EA6"/>
    <w:rsid w:val="00F229FD"/>
    <w:rsid w:val="00F25799"/>
    <w:rsid w:val="00F267B9"/>
    <w:rsid w:val="00F31ABE"/>
    <w:rsid w:val="00F326A0"/>
    <w:rsid w:val="00F41D9E"/>
    <w:rsid w:val="00F43718"/>
    <w:rsid w:val="00F52EA9"/>
    <w:rsid w:val="00F5725E"/>
    <w:rsid w:val="00F63D74"/>
    <w:rsid w:val="00F65638"/>
    <w:rsid w:val="00F65A87"/>
    <w:rsid w:val="00F66905"/>
    <w:rsid w:val="00F67625"/>
    <w:rsid w:val="00F71BB8"/>
    <w:rsid w:val="00F73E17"/>
    <w:rsid w:val="00F7673D"/>
    <w:rsid w:val="00F76C56"/>
    <w:rsid w:val="00F81493"/>
    <w:rsid w:val="00F83629"/>
    <w:rsid w:val="00F86A15"/>
    <w:rsid w:val="00F86B15"/>
    <w:rsid w:val="00F927BC"/>
    <w:rsid w:val="00F95CCC"/>
    <w:rsid w:val="00F96D81"/>
    <w:rsid w:val="00FA3713"/>
    <w:rsid w:val="00FA37A7"/>
    <w:rsid w:val="00FA3A48"/>
    <w:rsid w:val="00FA6DD5"/>
    <w:rsid w:val="00FB34D1"/>
    <w:rsid w:val="00FB735E"/>
    <w:rsid w:val="00FB7B9F"/>
    <w:rsid w:val="00FC0092"/>
    <w:rsid w:val="00FC03D6"/>
    <w:rsid w:val="00FC07EF"/>
    <w:rsid w:val="00FC40C2"/>
    <w:rsid w:val="00FC6118"/>
    <w:rsid w:val="00FD40EB"/>
    <w:rsid w:val="00FD6DE4"/>
    <w:rsid w:val="00FE01DC"/>
    <w:rsid w:val="00FE4058"/>
    <w:rsid w:val="00FF16BD"/>
    <w:rsid w:val="00FF464F"/>
    <w:rsid w:val="00FF5E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055B0ED4"/>
  <w15:chartTrackingRefBased/>
  <w15:docId w15:val="{D320DC54-CCD8-4C8B-B0EF-45F497F90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69"/>
    <w:lsdException w:name="toc 2" w:uiPriority="69"/>
    <w:lsdException w:name="toc 3" w:uiPriority="69"/>
    <w:lsdException w:name="toc 4" w:uiPriority="69"/>
    <w:lsdException w:name="toc 5" w:uiPriority="69"/>
    <w:lsdException w:name="toc 6" w:uiPriority="69"/>
    <w:lsdException w:name="toc 7" w:uiPriority="69"/>
    <w:lsdException w:name="toc 8" w:uiPriority="69"/>
    <w:lsdException w:name="toc 9" w:uiPriority="69"/>
    <w:lsdException w:name="Normal Indent" w:semiHidden="1"/>
    <w:lsdException w:name="footnote text" w:semiHidden="1" w:uiPriority="18"/>
    <w:lsdException w:name="annotation text" w:semiHidden="1"/>
    <w:lsdException w:name="header" w:semiHidden="1"/>
    <w:lsdException w:name="footer" w:semiHidden="1"/>
    <w:lsdException w:name="index heading" w:semiHidden="1"/>
    <w:lsdException w:name="caption" w:semiHidden="1" w:uiPriority="64" w:qFormat="1"/>
    <w:lsdException w:name="table of figures" w:semiHidden="1"/>
    <w:lsdException w:name="envelope address" w:semiHidden="1"/>
    <w:lsdException w:name="envelope return" w:semiHidden="1"/>
    <w:lsdException w:name="footnote reference" w:semiHidden="1" w:uiPriority="94"/>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4"/>
    <w:lsdException w:name="FollowedHyperlink" w:semiHidden="1"/>
    <w:lsdException w:name="Strong" w:semiHidden="1" w:uiPriority="94"/>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1DB5"/>
    <w:pPr>
      <w:spacing w:after="0" w:line="264" w:lineRule="auto"/>
    </w:pPr>
    <w:rPr>
      <w:w w:val="95"/>
      <w:sz w:val="20"/>
      <w:szCs w:val="20"/>
      <w:lang w:eastAsia="zh-CN"/>
    </w:rPr>
  </w:style>
  <w:style w:type="paragraph" w:styleId="berschrift1">
    <w:name w:val="heading 1"/>
    <w:aliases w:val="*Überschrift-1_Q"/>
    <w:basedOn w:val="IBaFStandardQ"/>
    <w:next w:val="TextkrperQ"/>
    <w:link w:val="berschrift1Zchn"/>
    <w:uiPriority w:val="9"/>
    <w:qFormat/>
    <w:rsid w:val="002B666A"/>
    <w:pPr>
      <w:keepNext/>
      <w:keepLines/>
      <w:numPr>
        <w:numId w:val="11"/>
      </w:numPr>
      <w:spacing w:after="120"/>
      <w:jc w:val="left"/>
      <w:outlineLvl w:val="0"/>
    </w:pPr>
    <w:rPr>
      <w:rFonts w:eastAsiaTheme="majorEastAsia" w:cstheme="majorBidi"/>
      <w:b/>
      <w:szCs w:val="32"/>
    </w:rPr>
  </w:style>
  <w:style w:type="paragraph" w:styleId="berschrift2">
    <w:name w:val="heading 2"/>
    <w:aliases w:val="*Überschrift-2_Q"/>
    <w:basedOn w:val="berschrift1"/>
    <w:next w:val="TextkrperQ"/>
    <w:link w:val="berschrift2Zchn"/>
    <w:uiPriority w:val="9"/>
    <w:qFormat/>
    <w:rsid w:val="002B666A"/>
    <w:pPr>
      <w:numPr>
        <w:ilvl w:val="1"/>
      </w:numPr>
      <w:outlineLvl w:val="1"/>
    </w:pPr>
    <w:rPr>
      <w:szCs w:val="26"/>
    </w:rPr>
  </w:style>
  <w:style w:type="paragraph" w:styleId="berschrift3">
    <w:name w:val="heading 3"/>
    <w:aliases w:val="*Überschrift-3_Q"/>
    <w:basedOn w:val="berschrift2"/>
    <w:next w:val="TextkrperQ"/>
    <w:link w:val="berschrift3Zchn"/>
    <w:uiPriority w:val="9"/>
    <w:qFormat/>
    <w:rsid w:val="002B666A"/>
    <w:pPr>
      <w:numPr>
        <w:ilvl w:val="2"/>
      </w:numPr>
      <w:outlineLvl w:val="2"/>
    </w:pPr>
    <w:rPr>
      <w:szCs w:val="24"/>
    </w:rPr>
  </w:style>
  <w:style w:type="paragraph" w:styleId="berschrift4">
    <w:name w:val="heading 4"/>
    <w:aliases w:val="*Überschrift-4_Q"/>
    <w:basedOn w:val="berschrift3"/>
    <w:next w:val="TextkrperQ"/>
    <w:link w:val="berschrift4Zchn"/>
    <w:uiPriority w:val="9"/>
    <w:rsid w:val="002B666A"/>
    <w:pPr>
      <w:numPr>
        <w:ilvl w:val="3"/>
      </w:numPr>
      <w:outlineLvl w:val="3"/>
    </w:pPr>
    <w:rPr>
      <w:iCs/>
    </w:rPr>
  </w:style>
  <w:style w:type="paragraph" w:styleId="berschrift5">
    <w:name w:val="heading 5"/>
    <w:aliases w:val="*Überschrift-5_Q"/>
    <w:basedOn w:val="berschrift4"/>
    <w:next w:val="TextkrperQ"/>
    <w:link w:val="berschrift5Zchn"/>
    <w:uiPriority w:val="9"/>
    <w:rsid w:val="002B666A"/>
    <w:pPr>
      <w:numPr>
        <w:ilvl w:val="4"/>
      </w:numPr>
      <w:outlineLvl w:val="4"/>
    </w:pPr>
  </w:style>
  <w:style w:type="paragraph" w:styleId="berschrift6">
    <w:name w:val="heading 6"/>
    <w:aliases w:val="*Überschrift-6_Q"/>
    <w:basedOn w:val="berschrift5"/>
    <w:next w:val="TextkrperQ"/>
    <w:link w:val="berschrift6Zchn"/>
    <w:uiPriority w:val="9"/>
    <w:unhideWhenUsed/>
    <w:rsid w:val="002B666A"/>
    <w:pPr>
      <w:numPr>
        <w:ilvl w:val="5"/>
      </w:numPr>
      <w:outlineLvl w:val="5"/>
    </w:pPr>
  </w:style>
  <w:style w:type="paragraph" w:styleId="berschrift7">
    <w:name w:val="heading 7"/>
    <w:aliases w:val="*Überschrift-7_Q"/>
    <w:basedOn w:val="berschrift6"/>
    <w:next w:val="TextkrperQ"/>
    <w:link w:val="berschrift7Zchn"/>
    <w:uiPriority w:val="9"/>
    <w:unhideWhenUsed/>
    <w:rsid w:val="002B666A"/>
    <w:pPr>
      <w:numPr>
        <w:ilvl w:val="6"/>
      </w:numPr>
      <w:outlineLvl w:val="6"/>
    </w:pPr>
    <w:rPr>
      <w:iCs w:val="0"/>
    </w:rPr>
  </w:style>
  <w:style w:type="paragraph" w:styleId="berschrift8">
    <w:name w:val="heading 8"/>
    <w:aliases w:val="*Überschrift-8_Q"/>
    <w:basedOn w:val="berschrift7"/>
    <w:next w:val="TextkrperQ"/>
    <w:link w:val="berschrift8Zchn"/>
    <w:uiPriority w:val="9"/>
    <w:unhideWhenUsed/>
    <w:rsid w:val="002B666A"/>
    <w:pPr>
      <w:numPr>
        <w:ilvl w:val="7"/>
      </w:numPr>
      <w:outlineLvl w:val="7"/>
    </w:pPr>
    <w:rPr>
      <w:szCs w:val="21"/>
    </w:rPr>
  </w:style>
  <w:style w:type="paragraph" w:styleId="berschrift9">
    <w:name w:val="heading 9"/>
    <w:aliases w:val="*Überschrift-9_Q"/>
    <w:basedOn w:val="berschrift8"/>
    <w:next w:val="TextkrperQ"/>
    <w:link w:val="berschrift9Zchn"/>
    <w:uiPriority w:val="9"/>
    <w:unhideWhenUsed/>
    <w:rsid w:val="002B666A"/>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lankoQ">
    <w:name w:val="#IBaF_Blanko_Q"/>
    <w:basedOn w:val="IQWiG-Formatvorlageninhaltlichtechnisch"/>
    <w:link w:val="IBaFBlankoQZchn"/>
    <w:uiPriority w:val="97"/>
    <w:semiHidden/>
    <w:rsid w:val="00FE01DC"/>
  </w:style>
  <w:style w:type="paragraph" w:styleId="Anrede">
    <w:name w:val="Salutation"/>
    <w:basedOn w:val="Standard"/>
    <w:next w:val="Standard"/>
    <w:link w:val="AnredeZchn"/>
    <w:uiPriority w:val="98"/>
    <w:semiHidden/>
    <w:rsid w:val="002B666A"/>
  </w:style>
  <w:style w:type="character" w:customStyle="1" w:styleId="AnredeZchn">
    <w:name w:val="Anrede Zchn"/>
    <w:basedOn w:val="Absatz-Standardschriftart"/>
    <w:link w:val="Anrede"/>
    <w:uiPriority w:val="98"/>
    <w:semiHidden/>
    <w:rsid w:val="002B666A"/>
    <w:rPr>
      <w:rFonts w:ascii="Calibri" w:hAnsi="Calibri"/>
      <w:color w:val="000000" w:themeColor="text1"/>
      <w:sz w:val="24"/>
    </w:rPr>
  </w:style>
  <w:style w:type="character" w:customStyle="1" w:styleId="IBaFBlankoQZchn">
    <w:name w:val="#IBaF_Blanko_Q Zchn"/>
    <w:basedOn w:val="Absatz-Standardschriftart"/>
    <w:link w:val="IBaFBlankoQ"/>
    <w:uiPriority w:val="97"/>
    <w:semiHidden/>
    <w:rsid w:val="00FE01DC"/>
    <w:rPr>
      <w:rFonts w:ascii="Arial" w:hAnsi="Arial"/>
      <w:color w:val="000000" w:themeColor="text1"/>
    </w:rPr>
  </w:style>
  <w:style w:type="paragraph" w:styleId="Abbildungsverzeichnis">
    <w:name w:val="table of figures"/>
    <w:aliases w:val="#Abbildungsverzeichnis_Q"/>
    <w:basedOn w:val="IBaFStandardQ"/>
    <w:next w:val="TextkrperQ"/>
    <w:uiPriority w:val="98"/>
    <w:semiHidden/>
    <w:rsid w:val="002B666A"/>
    <w:pPr>
      <w:keepLines/>
      <w:spacing w:after="80" w:line="240" w:lineRule="auto"/>
      <w:ind w:left="397" w:right="397" w:hanging="397"/>
      <w:jc w:val="left"/>
    </w:pPr>
  </w:style>
  <w:style w:type="paragraph" w:customStyle="1" w:styleId="TextkrperQ">
    <w:name w:val="*Textkörper_Q"/>
    <w:basedOn w:val="IBaFStandardQ"/>
    <w:link w:val="TextkrperQZchn"/>
    <w:qFormat/>
    <w:rsid w:val="002B666A"/>
  </w:style>
  <w:style w:type="numbering" w:customStyle="1" w:styleId="ListeberschriftenQ">
    <w:name w:val="#Liste_Überschriften_Q"/>
    <w:uiPriority w:val="99"/>
    <w:rsid w:val="002B666A"/>
    <w:pPr>
      <w:numPr>
        <w:numId w:val="11"/>
      </w:numPr>
    </w:pPr>
  </w:style>
  <w:style w:type="character" w:customStyle="1" w:styleId="berschrift1Zchn">
    <w:name w:val="Überschrift 1 Zchn"/>
    <w:aliases w:val="*Überschrift-1_Q Zchn"/>
    <w:basedOn w:val="Absatz-Standardschriftart"/>
    <w:link w:val="berschrift1"/>
    <w:uiPriority w:val="9"/>
    <w:rsid w:val="002B666A"/>
    <w:rPr>
      <w:rFonts w:ascii="Calibri" w:eastAsiaTheme="majorEastAsia" w:hAnsi="Calibri" w:cstheme="majorBidi"/>
      <w:b/>
      <w:color w:val="000000" w:themeColor="text1"/>
      <w:sz w:val="24"/>
      <w:szCs w:val="32"/>
    </w:rPr>
  </w:style>
  <w:style w:type="character" w:customStyle="1" w:styleId="berschrift2Zchn">
    <w:name w:val="Überschrift 2 Zchn"/>
    <w:aliases w:val="*Überschrift-2_Q Zchn"/>
    <w:basedOn w:val="Absatz-Standardschriftart"/>
    <w:link w:val="berschrift2"/>
    <w:uiPriority w:val="9"/>
    <w:rsid w:val="002B666A"/>
    <w:rPr>
      <w:rFonts w:ascii="Calibri" w:eastAsiaTheme="majorEastAsia" w:hAnsi="Calibri" w:cstheme="majorBidi"/>
      <w:b/>
      <w:color w:val="000000" w:themeColor="text1"/>
      <w:sz w:val="24"/>
      <w:szCs w:val="26"/>
    </w:rPr>
  </w:style>
  <w:style w:type="character" w:customStyle="1" w:styleId="berschrift3Zchn">
    <w:name w:val="Überschrift 3 Zchn"/>
    <w:aliases w:val="*Überschrift-3_Q Zchn"/>
    <w:basedOn w:val="Absatz-Standardschriftart"/>
    <w:link w:val="berschrift3"/>
    <w:uiPriority w:val="9"/>
    <w:rsid w:val="002B666A"/>
    <w:rPr>
      <w:rFonts w:ascii="Calibri" w:eastAsiaTheme="majorEastAsia" w:hAnsi="Calibri" w:cstheme="majorBidi"/>
      <w:b/>
      <w:color w:val="000000" w:themeColor="text1"/>
      <w:sz w:val="24"/>
      <w:szCs w:val="24"/>
    </w:rPr>
  </w:style>
  <w:style w:type="character" w:customStyle="1" w:styleId="berschrift4Zchn">
    <w:name w:val="Überschrift 4 Zchn"/>
    <w:aliases w:val="*Überschrift-4_Q Zchn"/>
    <w:basedOn w:val="Absatz-Standardschriftart"/>
    <w:link w:val="berschrift4"/>
    <w:uiPriority w:val="9"/>
    <w:rsid w:val="002B666A"/>
    <w:rPr>
      <w:rFonts w:ascii="Calibri" w:eastAsiaTheme="majorEastAsia" w:hAnsi="Calibri" w:cstheme="majorBidi"/>
      <w:b/>
      <w:iCs/>
      <w:color w:val="000000" w:themeColor="text1"/>
      <w:sz w:val="24"/>
      <w:szCs w:val="24"/>
    </w:rPr>
  </w:style>
  <w:style w:type="character" w:customStyle="1" w:styleId="berschrift5Zchn">
    <w:name w:val="Überschrift 5 Zchn"/>
    <w:aliases w:val="*Überschrift-5_Q Zchn"/>
    <w:basedOn w:val="Absatz-Standardschriftart"/>
    <w:link w:val="berschrift5"/>
    <w:uiPriority w:val="9"/>
    <w:rsid w:val="002B666A"/>
    <w:rPr>
      <w:rFonts w:ascii="Calibri" w:eastAsiaTheme="majorEastAsia" w:hAnsi="Calibri" w:cstheme="majorBidi"/>
      <w:b/>
      <w:iCs/>
      <w:color w:val="000000" w:themeColor="text1"/>
      <w:sz w:val="24"/>
      <w:szCs w:val="24"/>
    </w:rPr>
  </w:style>
  <w:style w:type="character" w:customStyle="1" w:styleId="berschrift6Zchn">
    <w:name w:val="Überschrift 6 Zchn"/>
    <w:aliases w:val="*Überschrift-6_Q Zchn"/>
    <w:basedOn w:val="Absatz-Standardschriftart"/>
    <w:link w:val="berschrift6"/>
    <w:uiPriority w:val="9"/>
    <w:rsid w:val="002B666A"/>
    <w:rPr>
      <w:rFonts w:ascii="Calibri" w:eastAsiaTheme="majorEastAsia" w:hAnsi="Calibri" w:cstheme="majorBidi"/>
      <w:b/>
      <w:iCs/>
      <w:color w:val="000000" w:themeColor="text1"/>
      <w:sz w:val="24"/>
      <w:szCs w:val="24"/>
    </w:rPr>
  </w:style>
  <w:style w:type="character" w:customStyle="1" w:styleId="berschrift7Zchn">
    <w:name w:val="Überschrift 7 Zchn"/>
    <w:aliases w:val="*Überschrift-7_Q Zchn"/>
    <w:basedOn w:val="Absatz-Standardschriftart"/>
    <w:link w:val="berschrift7"/>
    <w:uiPriority w:val="9"/>
    <w:rsid w:val="002B666A"/>
    <w:rPr>
      <w:rFonts w:ascii="Calibri" w:eastAsiaTheme="majorEastAsia" w:hAnsi="Calibri" w:cstheme="majorBidi"/>
      <w:b/>
      <w:color w:val="000000" w:themeColor="text1"/>
      <w:sz w:val="24"/>
      <w:szCs w:val="24"/>
    </w:rPr>
  </w:style>
  <w:style w:type="character" w:customStyle="1" w:styleId="berschrift8Zchn">
    <w:name w:val="Überschrift 8 Zchn"/>
    <w:aliases w:val="*Überschrift-8_Q Zchn"/>
    <w:basedOn w:val="Absatz-Standardschriftart"/>
    <w:link w:val="berschrift8"/>
    <w:uiPriority w:val="9"/>
    <w:rsid w:val="002B666A"/>
    <w:rPr>
      <w:rFonts w:ascii="Calibri" w:eastAsiaTheme="majorEastAsia" w:hAnsi="Calibri" w:cstheme="majorBidi"/>
      <w:b/>
      <w:color w:val="000000" w:themeColor="text1"/>
      <w:sz w:val="24"/>
      <w:szCs w:val="21"/>
    </w:rPr>
  </w:style>
  <w:style w:type="character" w:customStyle="1" w:styleId="berschrift9Zchn">
    <w:name w:val="Überschrift 9 Zchn"/>
    <w:aliases w:val="*Überschrift-9_Q Zchn"/>
    <w:basedOn w:val="Absatz-Standardschriftart"/>
    <w:link w:val="berschrift9"/>
    <w:uiPriority w:val="9"/>
    <w:rsid w:val="002B666A"/>
    <w:rPr>
      <w:rFonts w:ascii="Calibri" w:eastAsiaTheme="majorEastAsia" w:hAnsi="Calibri" w:cstheme="majorBidi"/>
      <w:b/>
      <w:iCs/>
      <w:color w:val="000000" w:themeColor="text1"/>
      <w:sz w:val="24"/>
      <w:szCs w:val="21"/>
    </w:rPr>
  </w:style>
  <w:style w:type="paragraph" w:customStyle="1" w:styleId="IQWiG-Formatvorlageninhaltlichtechnisch">
    <w:name w:val="##IQWiG-Formatvorlagen↑inhaltlich↑::↓technisch↓##"/>
    <w:link w:val="IQWiG-FormatvorlageninhaltlichtechnischZchn"/>
    <w:uiPriority w:val="97"/>
    <w:semiHidden/>
    <w:rsid w:val="002B666A"/>
    <w:pPr>
      <w:spacing w:after="240" w:line="276" w:lineRule="auto"/>
      <w:jc w:val="both"/>
    </w:pPr>
    <w:rPr>
      <w:rFonts w:ascii="Calibri" w:hAnsi="Calibri"/>
      <w:color w:val="000000" w:themeColor="text1"/>
      <w:sz w:val="24"/>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2B666A"/>
    <w:rPr>
      <w:rFonts w:ascii="Calibri" w:hAnsi="Calibri"/>
      <w:color w:val="000000" w:themeColor="text1"/>
      <w:sz w:val="24"/>
    </w:rPr>
  </w:style>
  <w:style w:type="character" w:styleId="Hyperlink">
    <w:name w:val="Hyperlink"/>
    <w:aliases w:val="*Zeichen::Unterstreichen_Q"/>
    <w:basedOn w:val="Absatz-Standardschriftart"/>
    <w:uiPriority w:val="94"/>
    <w:rsid w:val="002B666A"/>
    <w:rPr>
      <w:color w:val="000000" w:themeColor="text1"/>
      <w:u w:val="single"/>
    </w:rPr>
  </w:style>
  <w:style w:type="character" w:customStyle="1" w:styleId="ZeichenAusgeblendetQ">
    <w:name w:val="#Zeichen::Ausgeblendet_Q"/>
    <w:basedOn w:val="Absatz-Standardschriftart"/>
    <w:uiPriority w:val="98"/>
    <w:semiHidden/>
    <w:rsid w:val="002B666A"/>
    <w:rPr>
      <w:vanish/>
      <w:color w:val="000000" w:themeColor="text1"/>
    </w:rPr>
  </w:style>
  <w:style w:type="character" w:customStyle="1" w:styleId="ZeichenEnglischQ">
    <w:name w:val="*Zeichen::Englisch_Q"/>
    <w:basedOn w:val="Absatz-Standardschriftart"/>
    <w:uiPriority w:val="94"/>
    <w:rsid w:val="002B666A"/>
    <w:rPr>
      <w:noProof w:val="0"/>
      <w:color w:val="000000" w:themeColor="text1"/>
      <w:lang w:val="en-GB"/>
    </w:rPr>
  </w:style>
  <w:style w:type="paragraph" w:customStyle="1" w:styleId="AuftragQ">
    <w:name w:val="#Auftrag_Q"/>
    <w:basedOn w:val="IBaFStandardQ"/>
    <w:uiPriority w:val="98"/>
    <w:semiHidden/>
    <w:rsid w:val="00FE4058"/>
    <w:pPr>
      <w:keepLines/>
      <w:framePr w:wrap="around" w:vAnchor="page" w:hAnchor="page" w:x="3970" w:y="13326" w:anchorLock="1"/>
      <w:spacing w:after="0" w:line="240" w:lineRule="auto"/>
      <w:jc w:val="left"/>
    </w:pPr>
  </w:style>
  <w:style w:type="paragraph" w:customStyle="1" w:styleId="AuftragsnummerQ">
    <w:name w:val="#Auftragsnummer_Q"/>
    <w:basedOn w:val="AuftragQ"/>
    <w:uiPriority w:val="98"/>
    <w:semiHidden/>
    <w:rsid w:val="00FE4058"/>
    <w:pPr>
      <w:framePr w:wrap="around" w:x="4877"/>
    </w:pPr>
  </w:style>
  <w:style w:type="paragraph" w:styleId="Endnotentext">
    <w:name w:val="endnote text"/>
    <w:basedOn w:val="Standard"/>
    <w:link w:val="EndnotentextZchn"/>
    <w:uiPriority w:val="98"/>
    <w:semiHidden/>
    <w:rsid w:val="002B666A"/>
    <w:pPr>
      <w:spacing w:line="240" w:lineRule="auto"/>
    </w:pPr>
  </w:style>
  <w:style w:type="character" w:customStyle="1" w:styleId="EndnotentextZchn">
    <w:name w:val="Endnotentext Zchn"/>
    <w:basedOn w:val="Absatz-Standardschriftart"/>
    <w:link w:val="Endnotentext"/>
    <w:uiPriority w:val="98"/>
    <w:semiHidden/>
    <w:rsid w:val="002B666A"/>
    <w:rPr>
      <w:rFonts w:ascii="Calibri" w:hAnsi="Calibri"/>
      <w:color w:val="000000" w:themeColor="text1"/>
      <w:sz w:val="20"/>
      <w:szCs w:val="20"/>
    </w:rPr>
  </w:style>
  <w:style w:type="character" w:styleId="Endnotenzeichen">
    <w:name w:val="endnote reference"/>
    <w:basedOn w:val="Absatz-Standardschriftart"/>
    <w:uiPriority w:val="98"/>
    <w:semiHidden/>
    <w:rsid w:val="002B666A"/>
    <w:rPr>
      <w:vertAlign w:val="superscript"/>
    </w:rPr>
  </w:style>
  <w:style w:type="paragraph" w:styleId="Funotentext">
    <w:name w:val="footnote text"/>
    <w:aliases w:val="*Fußnotentext_Q"/>
    <w:basedOn w:val="IBaFStandardQ"/>
    <w:link w:val="FunotentextZchn"/>
    <w:uiPriority w:val="18"/>
    <w:rsid w:val="002B666A"/>
    <w:pPr>
      <w:spacing w:after="60" w:line="240" w:lineRule="auto"/>
      <w:ind w:left="113" w:hanging="113"/>
      <w:jc w:val="left"/>
    </w:pPr>
    <w:rPr>
      <w:sz w:val="20"/>
      <w:szCs w:val="20"/>
    </w:rPr>
  </w:style>
  <w:style w:type="character" w:customStyle="1" w:styleId="FunotentextZchn">
    <w:name w:val="Fußnotentext Zchn"/>
    <w:aliases w:val="*Fußnotentext_Q Zchn"/>
    <w:basedOn w:val="Absatz-Standardschriftart"/>
    <w:link w:val="Funotentext"/>
    <w:uiPriority w:val="18"/>
    <w:rsid w:val="002B666A"/>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2B666A"/>
    <w:rPr>
      <w:color w:val="000000" w:themeColor="text1"/>
      <w:vertAlign w:val="superscript"/>
    </w:rPr>
  </w:style>
  <w:style w:type="paragraph" w:customStyle="1" w:styleId="Zitat-wrtlichQ">
    <w:name w:val="*Zitat-wörtlich_Q"/>
    <w:basedOn w:val="IBaFStandardQ"/>
    <w:uiPriority w:val="18"/>
    <w:rsid w:val="002B666A"/>
    <w:pPr>
      <w:ind w:left="357"/>
    </w:pPr>
    <w:rPr>
      <w:i/>
    </w:rPr>
  </w:style>
  <w:style w:type="paragraph" w:customStyle="1" w:styleId="Textstruktur-1Q">
    <w:name w:val="*Ü_Textstruktur-1_Q"/>
    <w:basedOn w:val="IBaFStandardQ"/>
    <w:next w:val="TextkrperQ"/>
    <w:link w:val="Textstruktur-1QZchn"/>
    <w:uiPriority w:val="4"/>
    <w:qFormat/>
    <w:rsid w:val="002B666A"/>
    <w:pPr>
      <w:keepNext/>
      <w:keepLines/>
      <w:spacing w:after="60"/>
      <w:jc w:val="left"/>
    </w:pPr>
    <w:rPr>
      <w:b/>
    </w:rPr>
  </w:style>
  <w:style w:type="paragraph" w:customStyle="1" w:styleId="Textstruktur-2Q">
    <w:name w:val="*Ü_Textstruktur-2_Q"/>
    <w:basedOn w:val="Textstruktur-1Q"/>
    <w:next w:val="TextkrperQ"/>
    <w:link w:val="Textstruktur-2QZchn"/>
    <w:uiPriority w:val="4"/>
    <w:qFormat/>
    <w:rsid w:val="002B666A"/>
    <w:rPr>
      <w:i/>
    </w:rPr>
  </w:style>
  <w:style w:type="character" w:customStyle="1" w:styleId="Textstruktur-1QZchn">
    <w:name w:val="*Ü_Textstruktur-1_Q Zchn"/>
    <w:basedOn w:val="IBaFStandardQZchn"/>
    <w:link w:val="Textstruktur-1Q"/>
    <w:uiPriority w:val="4"/>
    <w:rsid w:val="002B666A"/>
    <w:rPr>
      <w:rFonts w:ascii="Calibri" w:hAnsi="Calibri"/>
      <w:b/>
      <w:color w:val="000000" w:themeColor="text1"/>
      <w:sz w:val="24"/>
    </w:rPr>
  </w:style>
  <w:style w:type="paragraph" w:customStyle="1" w:styleId="Textstruktur-3Q">
    <w:name w:val="*Ü_Textstruktur-3_Q"/>
    <w:basedOn w:val="Textstruktur-2Q"/>
    <w:next w:val="TextkrperQ"/>
    <w:link w:val="Textstruktur-3QZchn"/>
    <w:uiPriority w:val="4"/>
    <w:rsid w:val="002B666A"/>
    <w:rPr>
      <w:b w:val="0"/>
    </w:rPr>
  </w:style>
  <w:style w:type="character" w:customStyle="1" w:styleId="Textstruktur-2QZchn">
    <w:name w:val="*Ü_Textstruktur-2_Q Zchn"/>
    <w:basedOn w:val="IBaFStandardQZchn"/>
    <w:link w:val="Textstruktur-2Q"/>
    <w:uiPriority w:val="4"/>
    <w:rsid w:val="002B666A"/>
    <w:rPr>
      <w:rFonts w:ascii="Calibri" w:hAnsi="Calibri"/>
      <w:b/>
      <w:i/>
      <w:color w:val="000000" w:themeColor="text1"/>
      <w:sz w:val="24"/>
    </w:rPr>
  </w:style>
  <w:style w:type="paragraph" w:customStyle="1" w:styleId="Textstruktur-4Q">
    <w:name w:val="*Ü_Textstruktur-4_Q"/>
    <w:basedOn w:val="Textstruktur-3Q"/>
    <w:next w:val="TextkrperQ"/>
    <w:link w:val="Textstruktur-4QZchn"/>
    <w:uiPriority w:val="4"/>
    <w:rsid w:val="002B666A"/>
    <w:rPr>
      <w:u w:val="single" w:color="000000" w:themeColor="text1"/>
    </w:rPr>
  </w:style>
  <w:style w:type="character" w:customStyle="1" w:styleId="Textstruktur-3QZchn">
    <w:name w:val="*Ü_Textstruktur-3_Q Zchn"/>
    <w:basedOn w:val="IBaFStandardQZchn"/>
    <w:link w:val="Textstruktur-3Q"/>
    <w:uiPriority w:val="4"/>
    <w:rsid w:val="002B666A"/>
    <w:rPr>
      <w:rFonts w:ascii="Calibri" w:hAnsi="Calibri"/>
      <w:i/>
      <w:color w:val="000000" w:themeColor="text1"/>
      <w:sz w:val="24"/>
    </w:rPr>
  </w:style>
  <w:style w:type="paragraph" w:customStyle="1" w:styleId="Anhang-1Q">
    <w:name w:val="*Ü_Anhang-1_Q"/>
    <w:basedOn w:val="IBaFStandardQ"/>
    <w:next w:val="TextkrperQ"/>
    <w:uiPriority w:val="29"/>
    <w:rsid w:val="002B666A"/>
    <w:pPr>
      <w:keepNext/>
      <w:keepLines/>
      <w:pageBreakBefore/>
      <w:numPr>
        <w:numId w:val="23"/>
      </w:numPr>
      <w:spacing w:after="120"/>
      <w:jc w:val="left"/>
      <w:outlineLvl w:val="0"/>
    </w:pPr>
    <w:rPr>
      <w:b/>
    </w:rPr>
  </w:style>
  <w:style w:type="character" w:customStyle="1" w:styleId="Textstruktur-4QZchn">
    <w:name w:val="*Ü_Textstruktur-4_Q Zchn"/>
    <w:basedOn w:val="Textstruktur-3QZchn"/>
    <w:link w:val="Textstruktur-4Q"/>
    <w:uiPriority w:val="4"/>
    <w:rsid w:val="002B666A"/>
    <w:rPr>
      <w:rFonts w:ascii="Calibri" w:hAnsi="Calibri"/>
      <w:i/>
      <w:color w:val="000000" w:themeColor="text1"/>
      <w:sz w:val="24"/>
      <w:u w:val="single" w:color="000000" w:themeColor="text1"/>
    </w:rPr>
  </w:style>
  <w:style w:type="numbering" w:customStyle="1" w:styleId="ListeAnhangQ">
    <w:name w:val="#Liste_Anhang_Q"/>
    <w:uiPriority w:val="99"/>
    <w:rsid w:val="002B666A"/>
    <w:pPr>
      <w:numPr>
        <w:numId w:val="23"/>
      </w:numPr>
    </w:pPr>
  </w:style>
  <w:style w:type="paragraph" w:customStyle="1" w:styleId="Anhang-2Q">
    <w:name w:val="*Ü_Anhang-2_Q"/>
    <w:basedOn w:val="IBaFStandardQ"/>
    <w:next w:val="TextkrperQ"/>
    <w:uiPriority w:val="29"/>
    <w:rsid w:val="002B666A"/>
    <w:pPr>
      <w:keepNext/>
      <w:keepLines/>
      <w:numPr>
        <w:ilvl w:val="1"/>
        <w:numId w:val="23"/>
      </w:numPr>
      <w:spacing w:after="120"/>
      <w:jc w:val="left"/>
      <w:outlineLvl w:val="1"/>
    </w:pPr>
    <w:rPr>
      <w:b/>
    </w:rPr>
  </w:style>
  <w:style w:type="paragraph" w:customStyle="1" w:styleId="Anhang-4Q">
    <w:name w:val="*Ü_Anhang-4_Q"/>
    <w:basedOn w:val="IBaFStandardQ"/>
    <w:next w:val="TextkrperQ"/>
    <w:uiPriority w:val="29"/>
    <w:rsid w:val="002B666A"/>
    <w:pPr>
      <w:keepNext/>
      <w:keepLines/>
      <w:numPr>
        <w:ilvl w:val="3"/>
        <w:numId w:val="23"/>
      </w:numPr>
      <w:spacing w:after="120"/>
      <w:jc w:val="left"/>
      <w:outlineLvl w:val="3"/>
    </w:pPr>
    <w:rPr>
      <w:b/>
    </w:rPr>
  </w:style>
  <w:style w:type="paragraph" w:customStyle="1" w:styleId="Anhang-3Q">
    <w:name w:val="*Ü_Anhang-3_Q"/>
    <w:basedOn w:val="IBaFStandardQ"/>
    <w:next w:val="TextkrperQ"/>
    <w:uiPriority w:val="29"/>
    <w:rsid w:val="002B666A"/>
    <w:pPr>
      <w:keepNext/>
      <w:keepLines/>
      <w:numPr>
        <w:ilvl w:val="2"/>
        <w:numId w:val="23"/>
      </w:numPr>
      <w:spacing w:after="120"/>
      <w:jc w:val="left"/>
      <w:outlineLvl w:val="2"/>
    </w:pPr>
    <w:rPr>
      <w:b/>
    </w:rPr>
  </w:style>
  <w:style w:type="paragraph" w:customStyle="1" w:styleId="LiteraturQ">
    <w:name w:val="*Literatur_Q"/>
    <w:basedOn w:val="IBaFStandardQ"/>
    <w:next w:val="TextkrperQ"/>
    <w:uiPriority w:val="18"/>
    <w:rsid w:val="002B666A"/>
    <w:pPr>
      <w:keepLines/>
      <w:spacing w:after="120"/>
      <w:jc w:val="left"/>
    </w:pPr>
  </w:style>
  <w:style w:type="paragraph" w:styleId="Verzeichnis1">
    <w:name w:val="toc 1"/>
    <w:aliases w:val="#Verzeichnis-1_Q"/>
    <w:basedOn w:val="IBaFStandardQ"/>
    <w:next w:val="TextkrperQ"/>
    <w:uiPriority w:val="69"/>
    <w:semiHidden/>
    <w:rsid w:val="002B666A"/>
    <w:pPr>
      <w:keepNext/>
      <w:keepLines/>
      <w:tabs>
        <w:tab w:val="right" w:leader="dot" w:pos="9061"/>
      </w:tabs>
      <w:spacing w:after="80" w:line="240" w:lineRule="auto"/>
      <w:ind w:left="397" w:right="397" w:hanging="397"/>
      <w:jc w:val="left"/>
    </w:pPr>
    <w:rPr>
      <w:b/>
    </w:rPr>
  </w:style>
  <w:style w:type="paragraph" w:styleId="Verzeichnis2">
    <w:name w:val="toc 2"/>
    <w:aliases w:val="#Verzeichnis-2_Q"/>
    <w:basedOn w:val="IBaFStandardQ"/>
    <w:next w:val="TextkrperQ"/>
    <w:uiPriority w:val="69"/>
    <w:semiHidden/>
    <w:rsid w:val="002B666A"/>
    <w:pPr>
      <w:keepLines/>
      <w:tabs>
        <w:tab w:val="right" w:leader="dot" w:pos="9061"/>
      </w:tabs>
      <w:spacing w:after="80" w:line="240" w:lineRule="auto"/>
      <w:ind w:left="794" w:right="397" w:hanging="567"/>
      <w:jc w:val="left"/>
    </w:pPr>
    <w:rPr>
      <w:b/>
    </w:rPr>
  </w:style>
  <w:style w:type="paragraph" w:styleId="Verzeichnis3">
    <w:name w:val="toc 3"/>
    <w:aliases w:val="#Verzeichnis-3_Q"/>
    <w:basedOn w:val="IBaFStandardQ"/>
    <w:next w:val="TextkrperQ"/>
    <w:uiPriority w:val="69"/>
    <w:semiHidden/>
    <w:rsid w:val="002B666A"/>
    <w:pPr>
      <w:keepLines/>
      <w:tabs>
        <w:tab w:val="right" w:leader="dot" w:pos="9061"/>
      </w:tabs>
      <w:spacing w:after="80" w:line="240" w:lineRule="auto"/>
      <w:ind w:left="1191" w:right="397" w:hanging="737"/>
      <w:jc w:val="left"/>
    </w:pPr>
  </w:style>
  <w:style w:type="paragraph" w:styleId="Verzeichnis9">
    <w:name w:val="toc 9"/>
    <w:aliases w:val="#Verzeichnis-9_Q"/>
    <w:basedOn w:val="IBaFStandardQ"/>
    <w:next w:val="TextkrperQ"/>
    <w:uiPriority w:val="69"/>
    <w:semiHidden/>
    <w:rsid w:val="002B666A"/>
    <w:pPr>
      <w:keepLines/>
      <w:tabs>
        <w:tab w:val="right" w:leader="dot" w:pos="9061"/>
      </w:tabs>
      <w:spacing w:after="80" w:line="240" w:lineRule="auto"/>
      <w:ind w:left="3572" w:right="397" w:hanging="1758"/>
      <w:jc w:val="left"/>
    </w:pPr>
  </w:style>
  <w:style w:type="paragraph" w:styleId="Verzeichnis8">
    <w:name w:val="toc 8"/>
    <w:aliases w:val="#Verzeichnis-8_Q"/>
    <w:basedOn w:val="IBaFStandardQ"/>
    <w:next w:val="TextkrperQ"/>
    <w:uiPriority w:val="69"/>
    <w:semiHidden/>
    <w:rsid w:val="002B666A"/>
    <w:pPr>
      <w:keepLines/>
      <w:tabs>
        <w:tab w:val="right" w:leader="dot" w:pos="9061"/>
      </w:tabs>
      <w:spacing w:after="80" w:line="240" w:lineRule="auto"/>
      <w:ind w:left="3176" w:right="397" w:hanging="1588"/>
      <w:jc w:val="left"/>
    </w:pPr>
  </w:style>
  <w:style w:type="paragraph" w:styleId="Verzeichnis7">
    <w:name w:val="toc 7"/>
    <w:aliases w:val="#Verzeichnis-7_Q"/>
    <w:basedOn w:val="IBaFStandardQ"/>
    <w:next w:val="TextkrperQ"/>
    <w:uiPriority w:val="69"/>
    <w:semiHidden/>
    <w:rsid w:val="002B666A"/>
    <w:pPr>
      <w:keepLines/>
      <w:tabs>
        <w:tab w:val="right" w:leader="dot" w:pos="9061"/>
      </w:tabs>
      <w:spacing w:after="80" w:line="240" w:lineRule="auto"/>
      <w:ind w:left="2779" w:right="397" w:hanging="1418"/>
      <w:jc w:val="left"/>
    </w:pPr>
  </w:style>
  <w:style w:type="paragraph" w:styleId="Verzeichnis6">
    <w:name w:val="toc 6"/>
    <w:aliases w:val="#Verzeichnis-6_Q"/>
    <w:basedOn w:val="IBaFStandardQ"/>
    <w:next w:val="TextkrperQ"/>
    <w:uiPriority w:val="69"/>
    <w:semiHidden/>
    <w:rsid w:val="002B666A"/>
    <w:pPr>
      <w:keepLines/>
      <w:tabs>
        <w:tab w:val="right" w:leader="dot" w:pos="9061"/>
      </w:tabs>
      <w:spacing w:after="80" w:line="240" w:lineRule="auto"/>
      <w:ind w:left="2381" w:right="397" w:hanging="1247"/>
      <w:jc w:val="left"/>
    </w:pPr>
  </w:style>
  <w:style w:type="paragraph" w:styleId="Verzeichnis5">
    <w:name w:val="toc 5"/>
    <w:aliases w:val="#Verzeichnis-5_Q"/>
    <w:basedOn w:val="IBaFStandardQ"/>
    <w:next w:val="TextkrperQ"/>
    <w:uiPriority w:val="69"/>
    <w:semiHidden/>
    <w:rsid w:val="002B666A"/>
    <w:pPr>
      <w:keepLines/>
      <w:tabs>
        <w:tab w:val="right" w:leader="dot" w:pos="9061"/>
      </w:tabs>
      <w:spacing w:after="80" w:line="240" w:lineRule="auto"/>
      <w:ind w:left="1984" w:right="397" w:hanging="1077"/>
      <w:jc w:val="left"/>
    </w:pPr>
  </w:style>
  <w:style w:type="paragraph" w:styleId="Verzeichnis4">
    <w:name w:val="toc 4"/>
    <w:aliases w:val="#Verzeichnis-4_Q"/>
    <w:basedOn w:val="IBaFStandardQ"/>
    <w:next w:val="TextkrperQ"/>
    <w:uiPriority w:val="69"/>
    <w:semiHidden/>
    <w:rsid w:val="002B666A"/>
    <w:pPr>
      <w:keepLines/>
      <w:tabs>
        <w:tab w:val="right" w:leader="dot" w:pos="9061"/>
      </w:tabs>
      <w:spacing w:after="80" w:line="240" w:lineRule="auto"/>
      <w:ind w:left="1587" w:right="397" w:hanging="907"/>
      <w:jc w:val="left"/>
    </w:pPr>
  </w:style>
  <w:style w:type="paragraph" w:customStyle="1" w:styleId="Aufzhlung-1Q">
    <w:name w:val="*Aufzählung-1_Q"/>
    <w:basedOn w:val="IBaFStandardQ"/>
    <w:next w:val="TextkrperQ"/>
    <w:uiPriority w:val="14"/>
    <w:rsid w:val="002B666A"/>
    <w:pPr>
      <w:numPr>
        <w:numId w:val="49"/>
      </w:numPr>
      <w:spacing w:after="120"/>
      <w:jc w:val="left"/>
    </w:pPr>
  </w:style>
  <w:style w:type="numbering" w:customStyle="1" w:styleId="ListeAufzhlungQ">
    <w:name w:val="#Liste_Aufzählung_Q"/>
    <w:basedOn w:val="KeineListe"/>
    <w:uiPriority w:val="99"/>
    <w:rsid w:val="002B666A"/>
    <w:pPr>
      <w:numPr>
        <w:numId w:val="24"/>
      </w:numPr>
    </w:pPr>
  </w:style>
  <w:style w:type="paragraph" w:customStyle="1" w:styleId="Aufzhlung-2Q">
    <w:name w:val="*Aufzählung-2_Q"/>
    <w:basedOn w:val="Aufzhlung-1Q"/>
    <w:next w:val="TextkrperQ"/>
    <w:uiPriority w:val="14"/>
    <w:rsid w:val="002B666A"/>
    <w:pPr>
      <w:numPr>
        <w:ilvl w:val="1"/>
      </w:numPr>
    </w:pPr>
  </w:style>
  <w:style w:type="paragraph" w:customStyle="1" w:styleId="Aufzhlung-3Q">
    <w:name w:val="*Aufzählung-3_Q"/>
    <w:basedOn w:val="Aufzhlung-2Q"/>
    <w:next w:val="TextkrperQ"/>
    <w:uiPriority w:val="14"/>
    <w:rsid w:val="002B666A"/>
    <w:pPr>
      <w:numPr>
        <w:ilvl w:val="2"/>
      </w:numPr>
    </w:pPr>
  </w:style>
  <w:style w:type="paragraph" w:customStyle="1" w:styleId="Aufzhlung-1-EndeQ">
    <w:name w:val="*Aufzählung-1-Ende_Q"/>
    <w:basedOn w:val="Aufzhlung-1Q"/>
    <w:next w:val="TextkrperQ"/>
    <w:uiPriority w:val="15"/>
    <w:rsid w:val="002B666A"/>
    <w:pPr>
      <w:spacing w:after="240"/>
    </w:pPr>
  </w:style>
  <w:style w:type="paragraph" w:customStyle="1" w:styleId="Aufzhlung-2-EndeQ">
    <w:name w:val="*Aufzählung-2-Ende_Q"/>
    <w:basedOn w:val="Aufzhlung-2Q"/>
    <w:next w:val="TextkrperQ"/>
    <w:uiPriority w:val="15"/>
    <w:rsid w:val="002B666A"/>
    <w:pPr>
      <w:spacing w:after="240"/>
    </w:pPr>
  </w:style>
  <w:style w:type="paragraph" w:customStyle="1" w:styleId="Aufzhlung-3-EndeQ">
    <w:name w:val="*Aufzählung-3-Ende_Q"/>
    <w:basedOn w:val="Aufzhlung-3Q"/>
    <w:next w:val="TextkrperQ"/>
    <w:uiPriority w:val="15"/>
    <w:rsid w:val="002B666A"/>
    <w:pPr>
      <w:spacing w:after="240"/>
    </w:pPr>
  </w:style>
  <w:style w:type="paragraph" w:customStyle="1" w:styleId="Aufzhlung-Fortsetzung-1Q">
    <w:name w:val="*Aufzählung-Fortsetzung-1_Q"/>
    <w:basedOn w:val="IBaFStandardQ"/>
    <w:next w:val="TextkrperQ"/>
    <w:uiPriority w:val="18"/>
    <w:rsid w:val="002B666A"/>
    <w:pPr>
      <w:spacing w:after="120"/>
      <w:ind w:left="397"/>
      <w:jc w:val="left"/>
    </w:pPr>
  </w:style>
  <w:style w:type="paragraph" w:customStyle="1" w:styleId="Aufzhlung-Fortsetzung-2Q">
    <w:name w:val="*Aufzählung-Fortsetzung-2_Q"/>
    <w:basedOn w:val="IBaFStandardQ"/>
    <w:next w:val="TextkrperQ"/>
    <w:uiPriority w:val="18"/>
    <w:rsid w:val="002B666A"/>
    <w:pPr>
      <w:spacing w:after="120"/>
      <w:ind w:left="737"/>
      <w:jc w:val="left"/>
    </w:pPr>
  </w:style>
  <w:style w:type="paragraph" w:customStyle="1" w:styleId="Aufzhlung-Fortsetzung-3Q">
    <w:name w:val="*Aufzählung-Fortsetzung-3_Q"/>
    <w:basedOn w:val="IBaFStandardQ"/>
    <w:next w:val="TextkrperQ"/>
    <w:uiPriority w:val="18"/>
    <w:rsid w:val="002B666A"/>
    <w:pPr>
      <w:spacing w:after="120"/>
      <w:ind w:left="1077"/>
      <w:jc w:val="left"/>
    </w:pPr>
  </w:style>
  <w:style w:type="paragraph" w:customStyle="1" w:styleId="VersionQ">
    <w:name w:val="#Version_Q"/>
    <w:basedOn w:val="IBaFStandardQ"/>
    <w:next w:val="TextkrperQ"/>
    <w:uiPriority w:val="98"/>
    <w:semiHidden/>
    <w:rsid w:val="002B666A"/>
    <w:pPr>
      <w:keepLines/>
      <w:framePr w:w="2495" w:wrap="around" w:vAnchor="page" w:hAnchor="page" w:x="2269" w:y="13609" w:anchorLock="1"/>
      <w:spacing w:after="0" w:line="240" w:lineRule="auto"/>
      <w:jc w:val="right"/>
    </w:pPr>
  </w:style>
  <w:style w:type="paragraph" w:customStyle="1" w:styleId="VersionsnummerQ">
    <w:name w:val="#Versionsnummer_Q"/>
    <w:basedOn w:val="VersionQ"/>
    <w:next w:val="TextkrperQ"/>
    <w:uiPriority w:val="98"/>
    <w:semiHidden/>
    <w:qFormat/>
    <w:rsid w:val="002B666A"/>
    <w:pPr>
      <w:framePr w:w="0" w:wrap="around" w:x="4877"/>
      <w:jc w:val="left"/>
    </w:pPr>
  </w:style>
  <w:style w:type="paragraph" w:customStyle="1" w:styleId="StandQ">
    <w:name w:val="#Stand_Q"/>
    <w:basedOn w:val="IBaFStandardQ"/>
    <w:next w:val="TextkrperQ"/>
    <w:uiPriority w:val="98"/>
    <w:semiHidden/>
    <w:rsid w:val="002B666A"/>
    <w:pPr>
      <w:keepLines/>
      <w:framePr w:w="2495" w:wrap="around" w:vAnchor="page" w:hAnchor="page" w:x="2269" w:y="13893" w:anchorLock="1"/>
      <w:spacing w:after="0" w:line="240" w:lineRule="auto"/>
      <w:jc w:val="right"/>
    </w:pPr>
  </w:style>
  <w:style w:type="paragraph" w:customStyle="1" w:styleId="DatumQ">
    <w:name w:val="#Datum_Q"/>
    <w:basedOn w:val="StandQ"/>
    <w:next w:val="TextkrperQ"/>
    <w:uiPriority w:val="98"/>
    <w:semiHidden/>
    <w:rsid w:val="002B666A"/>
    <w:pPr>
      <w:framePr w:w="0" w:wrap="around" w:x="4877"/>
      <w:jc w:val="left"/>
    </w:pPr>
  </w:style>
  <w:style w:type="paragraph" w:customStyle="1" w:styleId="berschriftVorseitenQ">
    <w:name w:val="#Überschrift_Vorseiten_Q"/>
    <w:basedOn w:val="IBaFStandardQ"/>
    <w:next w:val="TextkrperQ"/>
    <w:uiPriority w:val="98"/>
    <w:semiHidden/>
    <w:rsid w:val="002B666A"/>
    <w:pPr>
      <w:keepNext/>
      <w:keepLines/>
      <w:spacing w:after="180" w:line="240" w:lineRule="auto"/>
      <w:jc w:val="left"/>
      <w:outlineLvl w:val="0"/>
    </w:pPr>
    <w:rPr>
      <w:b/>
    </w:rPr>
  </w:style>
  <w:style w:type="paragraph" w:customStyle="1" w:styleId="Seitenangabe-VerzeichnisseQ">
    <w:name w:val="#Seitenangabe-Verzeichnisse_Q"/>
    <w:basedOn w:val="IBaFStandardQ"/>
    <w:next w:val="TextkrperQ"/>
    <w:uiPriority w:val="98"/>
    <w:semiHidden/>
    <w:rsid w:val="002B666A"/>
    <w:pPr>
      <w:keepNext/>
      <w:keepLines/>
      <w:spacing w:after="120" w:line="240" w:lineRule="auto"/>
      <w:jc w:val="right"/>
    </w:pPr>
    <w:rPr>
      <w:b/>
    </w:rPr>
  </w:style>
  <w:style w:type="paragraph" w:styleId="Kopfzeile">
    <w:name w:val="header"/>
    <w:aliases w:val="#Kopfzeile_obere-Zeile_Q"/>
    <w:basedOn w:val="IBaFStandardQ"/>
    <w:next w:val="Kopfzeileuntere-ZeileQ"/>
    <w:link w:val="KopfzeileZchn"/>
    <w:uiPriority w:val="98"/>
    <w:semiHidden/>
    <w:rsid w:val="002B666A"/>
    <w:pPr>
      <w:keepLines/>
      <w:pBdr>
        <w:bottom w:val="single" w:sz="4" w:space="1" w:color="000000" w:themeColor="text1"/>
      </w:pBdr>
      <w:spacing w:after="0"/>
      <w:ind w:right="1758"/>
      <w:jc w:val="left"/>
    </w:pPr>
  </w:style>
  <w:style w:type="character" w:customStyle="1" w:styleId="KopfzeileZchn">
    <w:name w:val="Kopfzeile Zchn"/>
    <w:aliases w:val="#Kopfzeile_obere-Zeile_Q Zchn"/>
    <w:basedOn w:val="Absatz-Standardschriftart"/>
    <w:link w:val="Kopfzeile"/>
    <w:uiPriority w:val="98"/>
    <w:semiHidden/>
    <w:rsid w:val="002B666A"/>
    <w:rPr>
      <w:rFonts w:ascii="Calibri" w:hAnsi="Calibri"/>
      <w:color w:val="000000" w:themeColor="text1"/>
      <w:sz w:val="24"/>
    </w:rPr>
  </w:style>
  <w:style w:type="paragraph" w:styleId="Fuzeile">
    <w:name w:val="footer"/>
    <w:aliases w:val="#Fußzeile_untere-Zeile_Q"/>
    <w:basedOn w:val="Fuzeileobere-ZeileQ"/>
    <w:link w:val="FuzeileZchn"/>
    <w:uiPriority w:val="98"/>
    <w:semiHidden/>
    <w:rsid w:val="002B666A"/>
    <w:pPr>
      <w:pBdr>
        <w:top w:val="single" w:sz="4" w:space="1" w:color="000000" w:themeColor="text1"/>
      </w:pBdr>
    </w:pPr>
  </w:style>
  <w:style w:type="character" w:customStyle="1" w:styleId="FuzeileZchn">
    <w:name w:val="Fußzeile Zchn"/>
    <w:aliases w:val="#Fußzeile_untere-Zeile_Q Zchn"/>
    <w:basedOn w:val="Absatz-Standardschriftart"/>
    <w:link w:val="Fuzeile"/>
    <w:uiPriority w:val="98"/>
    <w:semiHidden/>
    <w:rsid w:val="002B666A"/>
    <w:rPr>
      <w:rFonts w:ascii="Calibri" w:hAnsi="Calibri"/>
      <w:color w:val="000000" w:themeColor="text1"/>
      <w:sz w:val="24"/>
    </w:rPr>
  </w:style>
  <w:style w:type="paragraph" w:customStyle="1" w:styleId="Kopfzeileuntere-ZeileQ">
    <w:name w:val="#Kopfzeile_untere-Zeile_Q"/>
    <w:basedOn w:val="Kopfzeile"/>
    <w:link w:val="Kopfzeileuntere-ZeileQZchn"/>
    <w:uiPriority w:val="98"/>
    <w:semiHidden/>
    <w:rsid w:val="002B666A"/>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2B666A"/>
    <w:rPr>
      <w:rFonts w:ascii="Calibri" w:hAnsi="Calibri"/>
      <w:color w:val="000000" w:themeColor="text1"/>
      <w:sz w:val="24"/>
    </w:rPr>
  </w:style>
  <w:style w:type="character" w:customStyle="1" w:styleId="ZeichenKursivQ">
    <w:name w:val="*Zeichen::Kursiv_Q"/>
    <w:basedOn w:val="Absatz-Standardschriftart"/>
    <w:uiPriority w:val="94"/>
    <w:rsid w:val="002B666A"/>
    <w:rPr>
      <w:i/>
      <w:color w:val="000000" w:themeColor="text1"/>
    </w:rPr>
  </w:style>
  <w:style w:type="character" w:customStyle="1" w:styleId="ZeichenTiefgestelltQ">
    <w:name w:val="*Zeichen::Tiefgestellt_Q"/>
    <w:basedOn w:val="Absatz-Standardschriftart"/>
    <w:uiPriority w:val="94"/>
    <w:rsid w:val="002B666A"/>
    <w:rPr>
      <w:color w:val="000000" w:themeColor="text1"/>
      <w:vertAlign w:val="subscript"/>
    </w:rPr>
  </w:style>
  <w:style w:type="paragraph" w:customStyle="1" w:styleId="AbbildungQ">
    <w:name w:val="*Abbildung_Q"/>
    <w:basedOn w:val="IBaFStandardQ"/>
    <w:next w:val="AbbildungBeschriftungQ"/>
    <w:uiPriority w:val="10"/>
    <w:rsid w:val="002B666A"/>
    <w:pPr>
      <w:keepNext/>
      <w:keepLines/>
      <w:spacing w:after="60"/>
      <w:jc w:val="left"/>
    </w:pPr>
  </w:style>
  <w:style w:type="paragraph" w:customStyle="1" w:styleId="AbbildungBeschriftungQ">
    <w:name w:val="*Abbildung_Beschriftung_Q"/>
    <w:basedOn w:val="IBaFStandardQ"/>
    <w:next w:val="TextkrperQ"/>
    <w:uiPriority w:val="12"/>
    <w:rsid w:val="002B666A"/>
    <w:pPr>
      <w:keepLines/>
      <w:spacing w:after="360"/>
      <w:jc w:val="left"/>
    </w:pPr>
  </w:style>
  <w:style w:type="paragraph" w:customStyle="1" w:styleId="AbbildungFunoteQ">
    <w:name w:val="*Abbildung_Fußnote_Q"/>
    <w:basedOn w:val="IBaFStandardQ"/>
    <w:next w:val="AbbildungBeschriftungQ"/>
    <w:uiPriority w:val="11"/>
    <w:rsid w:val="002B666A"/>
    <w:pPr>
      <w:keepNext/>
      <w:keepLines/>
      <w:spacing w:after="60"/>
      <w:ind w:left="284" w:hanging="284"/>
      <w:contextualSpacing/>
      <w:jc w:val="left"/>
    </w:pPr>
    <w:rPr>
      <w:sz w:val="20"/>
    </w:rPr>
  </w:style>
  <w:style w:type="numbering" w:customStyle="1" w:styleId="Listenummerierte-AufzhlungQ">
    <w:name w:val="#Liste_nummerierte-Aufzählung_Q"/>
    <w:basedOn w:val="KeineListe"/>
    <w:uiPriority w:val="99"/>
    <w:rsid w:val="002B666A"/>
    <w:pPr>
      <w:numPr>
        <w:numId w:val="27"/>
      </w:numPr>
    </w:pPr>
  </w:style>
  <w:style w:type="paragraph" w:customStyle="1" w:styleId="nummerierte-Aufzhlung-1Q">
    <w:name w:val="*nummerierte-Aufzählung-1_Q"/>
    <w:basedOn w:val="IBaFStandardQ"/>
    <w:next w:val="TextkrperQ"/>
    <w:uiPriority w:val="16"/>
    <w:rsid w:val="002B666A"/>
    <w:pPr>
      <w:keepLines/>
      <w:numPr>
        <w:numId w:val="27"/>
      </w:numPr>
      <w:spacing w:after="120"/>
      <w:jc w:val="left"/>
    </w:pPr>
  </w:style>
  <w:style w:type="paragraph" w:customStyle="1" w:styleId="nummerierte-Aufzhlung-2Q">
    <w:name w:val="*nummerierte-Aufzählung-2_Q"/>
    <w:basedOn w:val="nummerierte-Aufzhlung-1Q"/>
    <w:next w:val="TextkrperQ"/>
    <w:uiPriority w:val="16"/>
    <w:rsid w:val="002B666A"/>
    <w:pPr>
      <w:numPr>
        <w:ilvl w:val="1"/>
      </w:numPr>
    </w:pPr>
  </w:style>
  <w:style w:type="paragraph" w:customStyle="1" w:styleId="nummerierte-Aufzhlung-3Q">
    <w:name w:val="*nummerierte-Aufzählung-3_Q"/>
    <w:basedOn w:val="nummerierte-Aufzhlung-2Q"/>
    <w:next w:val="TextkrperQ"/>
    <w:uiPriority w:val="16"/>
    <w:rsid w:val="002B666A"/>
    <w:pPr>
      <w:numPr>
        <w:ilvl w:val="2"/>
      </w:numPr>
    </w:pPr>
  </w:style>
  <w:style w:type="paragraph" w:customStyle="1" w:styleId="nummerierte-Aufzhlung-1-EndeQ">
    <w:name w:val="*nummerierte-Aufzählung-1-Ende_Q"/>
    <w:basedOn w:val="nummerierte-Aufzhlung-1Q"/>
    <w:next w:val="TextkrperQ"/>
    <w:uiPriority w:val="17"/>
    <w:rsid w:val="002B666A"/>
    <w:pPr>
      <w:spacing w:after="240"/>
    </w:pPr>
  </w:style>
  <w:style w:type="paragraph" w:customStyle="1" w:styleId="nummerierte-Aufzhlung-2-EndeQ">
    <w:name w:val="*nummerierte-Aufzählung-2-Ende_Q"/>
    <w:basedOn w:val="nummerierte-Aufzhlung-2Q"/>
    <w:next w:val="TextkrperQ"/>
    <w:uiPriority w:val="17"/>
    <w:rsid w:val="002B666A"/>
    <w:pPr>
      <w:spacing w:after="240"/>
    </w:pPr>
  </w:style>
  <w:style w:type="paragraph" w:customStyle="1" w:styleId="nummerierte-Aufzhlung-3-EndeQ">
    <w:name w:val="*nummerierte-Aufzählung-3-Ende_Q"/>
    <w:basedOn w:val="nummerierte-Aufzhlung-3Q"/>
    <w:next w:val="TextkrperQ"/>
    <w:uiPriority w:val="17"/>
    <w:rsid w:val="002B666A"/>
    <w:pPr>
      <w:spacing w:after="220"/>
    </w:pPr>
  </w:style>
  <w:style w:type="numbering" w:customStyle="1" w:styleId="ListeAufzhlung-TabelleQ">
    <w:name w:val="#Liste_Aufzählung-Tabelle_Q"/>
    <w:basedOn w:val="KeineListe"/>
    <w:uiPriority w:val="99"/>
    <w:rsid w:val="002B666A"/>
    <w:pPr>
      <w:numPr>
        <w:numId w:val="28"/>
      </w:numPr>
    </w:pPr>
  </w:style>
  <w:style w:type="paragraph" w:customStyle="1" w:styleId="TabInhaltAufzhlung-1Q">
    <w:name w:val="*Tab_Inhalt_Aufzählung-1_Q"/>
    <w:basedOn w:val="IBaFTabellentexteQ"/>
    <w:uiPriority w:val="75"/>
    <w:rsid w:val="002B666A"/>
    <w:pPr>
      <w:numPr>
        <w:numId w:val="48"/>
      </w:numPr>
    </w:pPr>
  </w:style>
  <w:style w:type="table" w:styleId="Tabellenraster">
    <w:name w:val="Table Grid"/>
    <w:aliases w:val="#Tabelle_Q"/>
    <w:basedOn w:val="NormaleTabelle"/>
    <w:uiPriority w:val="59"/>
    <w:rsid w:val="002B666A"/>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qFormat/>
    <w:rsid w:val="002B666A"/>
    <w:pPr>
      <w:spacing w:before="0"/>
      <w:ind w:left="-57" w:right="-57"/>
    </w:pPr>
    <w:rPr>
      <w:iCs/>
      <w:szCs w:val="18"/>
    </w:rPr>
  </w:style>
  <w:style w:type="paragraph" w:customStyle="1" w:styleId="Tab-SpaltenQ">
    <w:name w:val="*Tab_Ü-Spalten_Q"/>
    <w:basedOn w:val="IBaFTabellentexteQ"/>
    <w:uiPriority w:val="65"/>
    <w:rsid w:val="002B666A"/>
    <w:rPr>
      <w:b/>
    </w:rPr>
  </w:style>
  <w:style w:type="paragraph" w:customStyle="1" w:styleId="TabInhaltQ">
    <w:name w:val="*Tab_Inhalt_Q"/>
    <w:basedOn w:val="IBaFTabellentexteQ"/>
    <w:uiPriority w:val="70"/>
    <w:rsid w:val="002B666A"/>
  </w:style>
  <w:style w:type="paragraph" w:customStyle="1" w:styleId="TabInhaltAufzhlung-2Q">
    <w:name w:val="*Tab_Inhalt_Aufzählung-2_Q"/>
    <w:basedOn w:val="IBaFTabellentexteQ"/>
    <w:uiPriority w:val="75"/>
    <w:rsid w:val="002B666A"/>
    <w:pPr>
      <w:numPr>
        <w:ilvl w:val="1"/>
        <w:numId w:val="48"/>
      </w:numPr>
    </w:pPr>
  </w:style>
  <w:style w:type="paragraph" w:customStyle="1" w:styleId="TabInhaltAufzhlung-3Q">
    <w:name w:val="*Tab_Inhalt_Aufzählung-3_Q"/>
    <w:basedOn w:val="IBaFTabellentexteQ"/>
    <w:uiPriority w:val="75"/>
    <w:rsid w:val="002B666A"/>
    <w:pPr>
      <w:numPr>
        <w:ilvl w:val="2"/>
        <w:numId w:val="48"/>
      </w:numPr>
    </w:pPr>
  </w:style>
  <w:style w:type="paragraph" w:customStyle="1" w:styleId="TabInhaltAufzhlung-1kursivQ">
    <w:name w:val="*Tab_Inhalt_Aufzählung-1_kursiv_Q"/>
    <w:basedOn w:val="TabInhaltAufzhlung-1Q"/>
    <w:uiPriority w:val="76"/>
    <w:rsid w:val="002B666A"/>
    <w:rPr>
      <w:i/>
    </w:rPr>
  </w:style>
  <w:style w:type="paragraph" w:customStyle="1" w:styleId="TabInhaltAufzhlung-2kursivQ">
    <w:name w:val="*Tab_Inhalt_Aufzählung-2_kursiv_Q"/>
    <w:basedOn w:val="TabInhaltAufzhlung-2Q"/>
    <w:uiPriority w:val="76"/>
    <w:rsid w:val="002B666A"/>
    <w:rPr>
      <w:i/>
    </w:rPr>
  </w:style>
  <w:style w:type="paragraph" w:customStyle="1" w:styleId="TabInhaltAufzhlung-3kursivQ">
    <w:name w:val="*Tab_Inhalt_Aufzählung-3_kursiv_Q"/>
    <w:basedOn w:val="TabInhaltAufzhlung-3Q"/>
    <w:uiPriority w:val="76"/>
    <w:rsid w:val="002B666A"/>
    <w:rPr>
      <w:i/>
    </w:rPr>
  </w:style>
  <w:style w:type="paragraph" w:customStyle="1" w:styleId="TabInhaltEinzug-1Q">
    <w:name w:val="*Tab_Inhalt_Einzug-1_Q"/>
    <w:basedOn w:val="IBaFTabellentexteQ"/>
    <w:uiPriority w:val="74"/>
    <w:rsid w:val="002B666A"/>
    <w:pPr>
      <w:ind w:left="170"/>
    </w:pPr>
  </w:style>
  <w:style w:type="paragraph" w:customStyle="1" w:styleId="TabInhaltEinzug-2Q">
    <w:name w:val="*Tab_Inhalt_Einzug-2_Q"/>
    <w:basedOn w:val="IBaFTabellentexteQ"/>
    <w:uiPriority w:val="74"/>
    <w:rsid w:val="002B666A"/>
    <w:pPr>
      <w:ind w:left="340"/>
    </w:pPr>
  </w:style>
  <w:style w:type="paragraph" w:customStyle="1" w:styleId="TabInhaltEinzug-3Q">
    <w:name w:val="*Tab_Inhalt_Einzug-3_Q"/>
    <w:basedOn w:val="IBaFTabellentexteQ"/>
    <w:uiPriority w:val="74"/>
    <w:rsid w:val="002B666A"/>
    <w:pPr>
      <w:ind w:left="510"/>
    </w:pPr>
  </w:style>
  <w:style w:type="paragraph" w:customStyle="1" w:styleId="TabInhaltkursivQ">
    <w:name w:val="*Tab_Inhalt_kursiv_Q"/>
    <w:basedOn w:val="IBaFTabellentexteQ"/>
    <w:uiPriority w:val="71"/>
    <w:rsid w:val="002B666A"/>
    <w:rPr>
      <w:i/>
    </w:rPr>
  </w:style>
  <w:style w:type="paragraph" w:customStyle="1" w:styleId="Tab-SpaltenkursivQ">
    <w:name w:val="*Tab_Ü-Spalten_kursiv_Q"/>
    <w:basedOn w:val="IBaFTabellentexteQ"/>
    <w:uiPriority w:val="67"/>
    <w:rsid w:val="002B666A"/>
    <w:rPr>
      <w:b/>
      <w:i/>
    </w:rPr>
  </w:style>
  <w:style w:type="paragraph" w:customStyle="1" w:styleId="TabInhaltzentriertQ">
    <w:name w:val="*Tab_Inhalt_zentriert_Q"/>
    <w:basedOn w:val="IBaFTabellentexteQ"/>
    <w:uiPriority w:val="72"/>
    <w:rsid w:val="002B666A"/>
    <w:pPr>
      <w:jc w:val="center"/>
    </w:pPr>
  </w:style>
  <w:style w:type="paragraph" w:customStyle="1" w:styleId="Tab-SpaltenzentriertQ">
    <w:name w:val="*Tab_Ü-Spalten_zentriert_Q"/>
    <w:basedOn w:val="IBaFTabellentexteQ"/>
    <w:uiPriority w:val="68"/>
    <w:rsid w:val="002B666A"/>
    <w:pPr>
      <w:jc w:val="center"/>
    </w:pPr>
    <w:rPr>
      <w:b/>
    </w:rPr>
  </w:style>
  <w:style w:type="paragraph" w:customStyle="1" w:styleId="Tab-SpaltenkursivzentriertQ">
    <w:name w:val="*Tab_Ü-Spalten_kursiv+zentriert_Q"/>
    <w:basedOn w:val="IBaFTabellentexteQ"/>
    <w:uiPriority w:val="69"/>
    <w:rsid w:val="002B666A"/>
    <w:pPr>
      <w:jc w:val="center"/>
    </w:pPr>
    <w:rPr>
      <w:b/>
      <w:i/>
    </w:rPr>
  </w:style>
  <w:style w:type="paragraph" w:customStyle="1" w:styleId="Tab-SpaltenEinzug-1Q">
    <w:name w:val="*Tab_Ü-Spalten_Einzug-1_Q"/>
    <w:basedOn w:val="IBaFTabellentexteQ"/>
    <w:uiPriority w:val="67"/>
    <w:rsid w:val="002B666A"/>
    <w:pPr>
      <w:ind w:left="170"/>
    </w:pPr>
    <w:rPr>
      <w:b/>
    </w:rPr>
  </w:style>
  <w:style w:type="paragraph" w:customStyle="1" w:styleId="Tab-SpaltenEinzug-2Q">
    <w:name w:val="*Tab_Ü-Spalten_Einzug-2_Q"/>
    <w:basedOn w:val="IBaFTabellentexteQ"/>
    <w:uiPriority w:val="67"/>
    <w:rsid w:val="002B666A"/>
    <w:pPr>
      <w:ind w:left="340"/>
    </w:pPr>
    <w:rPr>
      <w:b/>
    </w:rPr>
  </w:style>
  <w:style w:type="paragraph" w:customStyle="1" w:styleId="Tab-SpaltenEinzug-3Q">
    <w:name w:val="*Tab_Ü-Spalten_Einzug-3_Q"/>
    <w:basedOn w:val="IBaFTabellentexteQ"/>
    <w:uiPriority w:val="67"/>
    <w:rsid w:val="002B666A"/>
    <w:pPr>
      <w:ind w:left="510"/>
    </w:pPr>
    <w:rPr>
      <w:b/>
    </w:rPr>
  </w:style>
  <w:style w:type="paragraph" w:customStyle="1" w:styleId="TabInhaltkursivzentriertQ">
    <w:name w:val="*Tab_Inhalt_kursiv+zentriert_Q"/>
    <w:basedOn w:val="IBaFTabellentexteQ"/>
    <w:uiPriority w:val="73"/>
    <w:rsid w:val="002B666A"/>
    <w:pPr>
      <w:jc w:val="center"/>
    </w:pPr>
    <w:rPr>
      <w:i/>
    </w:rPr>
  </w:style>
  <w:style w:type="paragraph" w:customStyle="1" w:styleId="TabFunoteQ">
    <w:name w:val="*Tab_Fußnote_Q"/>
    <w:basedOn w:val="IBaFTabellentexteQ"/>
    <w:uiPriority w:val="77"/>
    <w:rsid w:val="002B666A"/>
    <w:pPr>
      <w:ind w:left="284" w:hanging="284"/>
      <w:contextualSpacing/>
    </w:pPr>
  </w:style>
  <w:style w:type="paragraph" w:customStyle="1" w:styleId="TabAbkrzungQ">
    <w:name w:val="*Tab_Abkürzung_Q"/>
    <w:basedOn w:val="IBaFTabellentexteQ"/>
    <w:uiPriority w:val="78"/>
    <w:rsid w:val="002B666A"/>
    <w:pPr>
      <w:keepNext w:val="0"/>
    </w:pPr>
  </w:style>
  <w:style w:type="paragraph" w:customStyle="1" w:styleId="Tab-SpaltenhochkantQ">
    <w:name w:val="*Tab_Ü-Spalten_hochkant_Q"/>
    <w:basedOn w:val="IBaFTabellentexteQ"/>
    <w:uiPriority w:val="66"/>
    <w:rsid w:val="002B666A"/>
    <w:pPr>
      <w:keepNext w:val="0"/>
      <w:spacing w:before="0" w:after="0"/>
      <w:ind w:left="57"/>
    </w:pPr>
    <w:rPr>
      <w:b/>
    </w:rPr>
  </w:style>
  <w:style w:type="paragraph" w:styleId="Zitat">
    <w:name w:val="Quote"/>
    <w:basedOn w:val="Standard"/>
    <w:next w:val="Standard"/>
    <w:link w:val="ZitatZchn"/>
    <w:uiPriority w:val="98"/>
    <w:semiHidden/>
    <w:rsid w:val="002B666A"/>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2B666A"/>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2B666A"/>
    <w:pPr>
      <w:numPr>
        <w:ilvl w:val="1"/>
      </w:numPr>
    </w:pPr>
    <w:rPr>
      <w:rFonts w:eastAsiaTheme="minorEastAsia"/>
      <w:color w:val="5A5A5A" w:themeColor="text1" w:themeTint="A5"/>
      <w:spacing w:val="15"/>
      <w:sz w:val="22"/>
    </w:rPr>
  </w:style>
  <w:style w:type="character" w:customStyle="1" w:styleId="UntertitelZchn">
    <w:name w:val="Untertitel Zchn"/>
    <w:basedOn w:val="Absatz-Standardschriftart"/>
    <w:link w:val="Untertitel"/>
    <w:uiPriority w:val="98"/>
    <w:semiHidden/>
    <w:rsid w:val="002B666A"/>
    <w:rPr>
      <w:rFonts w:eastAsiaTheme="minorEastAsia"/>
      <w:color w:val="5A5A5A" w:themeColor="text1" w:themeTint="A5"/>
      <w:spacing w:val="15"/>
    </w:rPr>
  </w:style>
  <w:style w:type="paragraph" w:styleId="Titel">
    <w:name w:val="Title"/>
    <w:basedOn w:val="Standard"/>
    <w:next w:val="Standard"/>
    <w:link w:val="TitelZchn"/>
    <w:uiPriority w:val="98"/>
    <w:semiHidden/>
    <w:rsid w:val="002B666A"/>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98"/>
    <w:semiHidden/>
    <w:rsid w:val="002B666A"/>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2B666A"/>
    <w:rPr>
      <w:smallCaps/>
      <w:color w:val="5A5A5A" w:themeColor="text1" w:themeTint="A5"/>
    </w:rPr>
  </w:style>
  <w:style w:type="character" w:styleId="SchwacheHervorhebung">
    <w:name w:val="Subtle Emphasis"/>
    <w:basedOn w:val="Absatz-Standardschriftart"/>
    <w:uiPriority w:val="98"/>
    <w:semiHidden/>
    <w:rsid w:val="002B666A"/>
    <w:rPr>
      <w:i/>
      <w:iCs/>
      <w:color w:val="404040" w:themeColor="text1" w:themeTint="BF"/>
    </w:rPr>
  </w:style>
  <w:style w:type="paragraph" w:styleId="Listenabsatz">
    <w:name w:val="List Paragraph"/>
    <w:basedOn w:val="Standard"/>
    <w:uiPriority w:val="98"/>
    <w:semiHidden/>
    <w:rsid w:val="002B666A"/>
    <w:pPr>
      <w:ind w:left="720"/>
      <w:contextualSpacing/>
    </w:pPr>
  </w:style>
  <w:style w:type="paragraph" w:styleId="IntensivesZitat">
    <w:name w:val="Intense Quote"/>
    <w:basedOn w:val="Standard"/>
    <w:next w:val="Standard"/>
    <w:link w:val="IntensivesZitatZchn"/>
    <w:uiPriority w:val="98"/>
    <w:semiHidden/>
    <w:rsid w:val="002B66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2B666A"/>
    <w:rPr>
      <w:rFonts w:ascii="Calibri" w:hAnsi="Calibri"/>
      <w:i/>
      <w:iCs/>
      <w:color w:val="5B9BD5" w:themeColor="accent1"/>
      <w:sz w:val="24"/>
    </w:rPr>
  </w:style>
  <w:style w:type="paragraph" w:styleId="KeinLeerraum">
    <w:name w:val="No Spacing"/>
    <w:uiPriority w:val="98"/>
    <w:semiHidden/>
    <w:rsid w:val="002B666A"/>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2B666A"/>
    <w:rPr>
      <w:b/>
      <w:bCs/>
      <w:smallCaps/>
      <w:color w:val="5B9BD5" w:themeColor="accent1"/>
      <w:spacing w:val="5"/>
    </w:rPr>
  </w:style>
  <w:style w:type="character" w:styleId="IntensiveHervorhebung">
    <w:name w:val="Intense Emphasis"/>
    <w:basedOn w:val="Absatz-Standardschriftart"/>
    <w:uiPriority w:val="98"/>
    <w:semiHidden/>
    <w:rsid w:val="002B666A"/>
    <w:rPr>
      <w:i/>
      <w:iCs/>
      <w:color w:val="5B9BD5" w:themeColor="accent1"/>
    </w:rPr>
  </w:style>
  <w:style w:type="paragraph" w:styleId="Inhaltsverzeichnisberschrift">
    <w:name w:val="TOC Heading"/>
    <w:basedOn w:val="Standard"/>
    <w:next w:val="Standard"/>
    <w:uiPriority w:val="98"/>
    <w:semiHidden/>
    <w:rsid w:val="002B666A"/>
    <w:pPr>
      <w:spacing w:before="24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2B666A"/>
    <w:pPr>
      <w:spacing w:line="240" w:lineRule="auto"/>
      <w:ind w:left="2160" w:hanging="240"/>
    </w:pPr>
  </w:style>
  <w:style w:type="paragraph" w:styleId="Index8">
    <w:name w:val="index 8"/>
    <w:basedOn w:val="Standard"/>
    <w:next w:val="Standard"/>
    <w:uiPriority w:val="98"/>
    <w:semiHidden/>
    <w:rsid w:val="002B666A"/>
    <w:pPr>
      <w:spacing w:line="240" w:lineRule="auto"/>
      <w:ind w:left="1920" w:hanging="240"/>
    </w:pPr>
  </w:style>
  <w:style w:type="paragraph" w:styleId="Index7">
    <w:name w:val="index 7"/>
    <w:basedOn w:val="Standard"/>
    <w:next w:val="Standard"/>
    <w:uiPriority w:val="98"/>
    <w:semiHidden/>
    <w:rsid w:val="002B666A"/>
    <w:pPr>
      <w:spacing w:line="240" w:lineRule="auto"/>
      <w:ind w:left="1680" w:hanging="240"/>
    </w:pPr>
  </w:style>
  <w:style w:type="paragraph" w:styleId="Index6">
    <w:name w:val="index 6"/>
    <w:basedOn w:val="Standard"/>
    <w:next w:val="Standard"/>
    <w:uiPriority w:val="98"/>
    <w:semiHidden/>
    <w:rsid w:val="002B666A"/>
    <w:pPr>
      <w:spacing w:line="240" w:lineRule="auto"/>
      <w:ind w:left="1440" w:hanging="240"/>
    </w:pPr>
  </w:style>
  <w:style w:type="paragraph" w:styleId="Index5">
    <w:name w:val="index 5"/>
    <w:basedOn w:val="Standard"/>
    <w:next w:val="Standard"/>
    <w:uiPriority w:val="98"/>
    <w:semiHidden/>
    <w:rsid w:val="002B666A"/>
    <w:pPr>
      <w:spacing w:line="240" w:lineRule="auto"/>
      <w:ind w:left="1200" w:hanging="240"/>
    </w:pPr>
  </w:style>
  <w:style w:type="paragraph" w:styleId="Index4">
    <w:name w:val="index 4"/>
    <w:basedOn w:val="Standard"/>
    <w:next w:val="Standard"/>
    <w:uiPriority w:val="98"/>
    <w:semiHidden/>
    <w:rsid w:val="002B666A"/>
    <w:pPr>
      <w:spacing w:line="240" w:lineRule="auto"/>
      <w:ind w:left="960" w:hanging="240"/>
    </w:pPr>
  </w:style>
  <w:style w:type="paragraph" w:styleId="Index3">
    <w:name w:val="index 3"/>
    <w:basedOn w:val="Standard"/>
    <w:next w:val="Standard"/>
    <w:uiPriority w:val="98"/>
    <w:semiHidden/>
    <w:rsid w:val="002B666A"/>
    <w:pPr>
      <w:spacing w:line="240" w:lineRule="auto"/>
      <w:ind w:left="720" w:hanging="240"/>
    </w:pPr>
  </w:style>
  <w:style w:type="paragraph" w:styleId="Index2">
    <w:name w:val="index 2"/>
    <w:basedOn w:val="Standard"/>
    <w:next w:val="Standard"/>
    <w:uiPriority w:val="98"/>
    <w:semiHidden/>
    <w:rsid w:val="002B666A"/>
    <w:pPr>
      <w:spacing w:line="240" w:lineRule="auto"/>
      <w:ind w:left="480" w:hanging="240"/>
    </w:pPr>
  </w:style>
  <w:style w:type="paragraph" w:styleId="Index1">
    <w:name w:val="index 1"/>
    <w:basedOn w:val="Standard"/>
    <w:next w:val="Standard"/>
    <w:uiPriority w:val="98"/>
    <w:semiHidden/>
    <w:rsid w:val="002B666A"/>
    <w:pPr>
      <w:spacing w:line="240" w:lineRule="auto"/>
      <w:ind w:left="240" w:hanging="240"/>
    </w:pPr>
  </w:style>
  <w:style w:type="character" w:styleId="Hervorhebung">
    <w:name w:val="Emphasis"/>
    <w:basedOn w:val="Absatz-Standardschriftart"/>
    <w:uiPriority w:val="98"/>
    <w:semiHidden/>
    <w:rsid w:val="002B666A"/>
    <w:rPr>
      <w:i/>
      <w:iCs/>
    </w:rPr>
  </w:style>
  <w:style w:type="character" w:styleId="Fett">
    <w:name w:val="Strong"/>
    <w:aliases w:val="*Zeichen::Fett_Q"/>
    <w:basedOn w:val="Absatz-Standardschriftart"/>
    <w:uiPriority w:val="94"/>
    <w:rsid w:val="002B666A"/>
    <w:rPr>
      <w:b/>
      <w:bCs/>
    </w:rPr>
  </w:style>
  <w:style w:type="character" w:styleId="Buchtitel">
    <w:name w:val="Book Title"/>
    <w:basedOn w:val="Absatz-Standardschriftart"/>
    <w:uiPriority w:val="98"/>
    <w:semiHidden/>
    <w:rsid w:val="002B666A"/>
    <w:rPr>
      <w:b/>
      <w:bCs/>
      <w:i/>
      <w:iCs/>
      <w:spacing w:val="5"/>
    </w:rPr>
  </w:style>
  <w:style w:type="paragraph" w:customStyle="1" w:styleId="Abkrzungsverzeichnis-SpaltenbeschriftungQ">
    <w:name w:val="#Abkürzungsverzeichnis-Spaltenbeschriftung_Q"/>
    <w:basedOn w:val="IBaFStandardQ"/>
    <w:next w:val="Abkrzungsverzeichnis-InhaltQ"/>
    <w:uiPriority w:val="98"/>
    <w:semiHidden/>
    <w:rsid w:val="002B666A"/>
    <w:pPr>
      <w:keepLines/>
      <w:spacing w:before="40" w:after="40" w:line="240" w:lineRule="auto"/>
      <w:jc w:val="left"/>
    </w:pPr>
    <w:rPr>
      <w:b/>
    </w:rPr>
  </w:style>
  <w:style w:type="paragraph" w:customStyle="1" w:styleId="Abkrzungsverzeichnis-InhaltQ">
    <w:name w:val="#Abkürzungsverzeichnis-Inhalt_Q"/>
    <w:basedOn w:val="IBaFStandardQ"/>
    <w:uiPriority w:val="98"/>
    <w:semiHidden/>
    <w:rsid w:val="002B666A"/>
    <w:pPr>
      <w:keepLines/>
      <w:spacing w:before="40" w:after="40" w:line="240" w:lineRule="auto"/>
      <w:jc w:val="left"/>
    </w:pPr>
  </w:style>
  <w:style w:type="paragraph" w:customStyle="1" w:styleId="IBaFTabellentexteQ">
    <w:name w:val="#IBaF_Tabellentexte_Q"/>
    <w:basedOn w:val="IBaFStandardQ"/>
    <w:uiPriority w:val="97"/>
    <w:semiHidden/>
    <w:rsid w:val="002B666A"/>
    <w:pPr>
      <w:keepNext/>
      <w:keepLines/>
      <w:spacing w:before="40" w:after="40" w:line="240" w:lineRule="auto"/>
      <w:jc w:val="left"/>
    </w:pPr>
  </w:style>
  <w:style w:type="paragraph" w:styleId="RGV-berschrift">
    <w:name w:val="toa heading"/>
    <w:basedOn w:val="Standard"/>
    <w:next w:val="Standard"/>
    <w:uiPriority w:val="98"/>
    <w:semiHidden/>
    <w:rsid w:val="002B666A"/>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2B666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2B666A"/>
    <w:rPr>
      <w:rFonts w:ascii="Segoe UI" w:hAnsi="Segoe UI" w:cs="Segoe UI"/>
      <w:color w:val="000000" w:themeColor="text1"/>
      <w:sz w:val="18"/>
      <w:szCs w:val="18"/>
    </w:rPr>
  </w:style>
  <w:style w:type="paragraph" w:customStyle="1" w:styleId="Fuzeileobere-ZeileQ">
    <w:name w:val="#Fußzeile_obere-Zeile_Q"/>
    <w:basedOn w:val="IBaFStandardQ"/>
    <w:next w:val="Fuzeile"/>
    <w:link w:val="Fuzeileobere-ZeileQZchn"/>
    <w:uiPriority w:val="98"/>
    <w:semiHidden/>
    <w:rsid w:val="002B666A"/>
    <w:pPr>
      <w:keepLines/>
      <w:spacing w:after="0"/>
      <w:jc w:val="left"/>
    </w:pPr>
  </w:style>
  <w:style w:type="character" w:customStyle="1" w:styleId="Fuzeileobere-ZeileQZchn">
    <w:name w:val="#Fußzeile_obere-Zeile_Q Zchn"/>
    <w:basedOn w:val="IBaFStandardQZchn"/>
    <w:link w:val="Fuzeileobere-ZeileQ"/>
    <w:uiPriority w:val="98"/>
    <w:semiHidden/>
    <w:rsid w:val="002B666A"/>
    <w:rPr>
      <w:rFonts w:ascii="Calibri" w:hAnsi="Calibri"/>
      <w:color w:val="000000" w:themeColor="text1"/>
      <w:sz w:val="24"/>
    </w:rPr>
  </w:style>
  <w:style w:type="paragraph" w:customStyle="1" w:styleId="Textkrper-schattiertQ">
    <w:name w:val="*Textkörper-schattiert_Q"/>
    <w:basedOn w:val="TextkrperQ"/>
    <w:rsid w:val="002B666A"/>
    <w:pPr>
      <w:shd w:val="clear" w:color="auto" w:fill="D9D9D9" w:themeFill="background1" w:themeFillShade="D9"/>
    </w:pPr>
  </w:style>
  <w:style w:type="paragraph" w:customStyle="1" w:styleId="AutorinQ">
    <w:name w:val="#Autorin_Q"/>
    <w:basedOn w:val="IBaFStandardQ"/>
    <w:next w:val="TextkrperQ"/>
    <w:uiPriority w:val="98"/>
    <w:semiHidden/>
    <w:rsid w:val="002B666A"/>
    <w:pPr>
      <w:keepLines/>
      <w:framePr w:w="2495" w:wrap="around" w:vAnchor="page" w:hAnchor="page" w:x="2269" w:y="13326"/>
      <w:spacing w:after="0" w:line="240" w:lineRule="auto"/>
      <w:jc w:val="right"/>
    </w:pPr>
  </w:style>
  <w:style w:type="paragraph" w:customStyle="1" w:styleId="BereichQ">
    <w:name w:val="#Bereich_Q"/>
    <w:basedOn w:val="IBaFStandardQ"/>
    <w:next w:val="TextkrperQ"/>
    <w:uiPriority w:val="98"/>
    <w:semiHidden/>
    <w:rsid w:val="002B666A"/>
    <w:pPr>
      <w:keepLines/>
      <w:framePr w:wrap="around" w:vAnchor="page" w:hAnchor="page" w:x="3970" w:y="13042"/>
      <w:spacing w:after="0" w:line="240" w:lineRule="auto"/>
      <w:jc w:val="left"/>
    </w:pPr>
  </w:style>
  <w:style w:type="paragraph" w:customStyle="1" w:styleId="Textkrper-zentriertQ">
    <w:name w:val="*Textkörper-zentriert_Q"/>
    <w:basedOn w:val="IBaFStandardQ"/>
    <w:next w:val="TextkrperQ"/>
    <w:rsid w:val="002B666A"/>
    <w:pPr>
      <w:jc w:val="center"/>
    </w:pPr>
  </w:style>
  <w:style w:type="character" w:styleId="Platzhaltertext">
    <w:name w:val="Placeholder Text"/>
    <w:basedOn w:val="Absatz-Standardschriftart"/>
    <w:uiPriority w:val="99"/>
    <w:rsid w:val="002B666A"/>
    <w:rPr>
      <w:color w:val="808080"/>
    </w:rPr>
  </w:style>
  <w:style w:type="paragraph" w:customStyle="1" w:styleId="NameQ">
    <w:name w:val="#Name_Q"/>
    <w:basedOn w:val="AutorinQ"/>
    <w:next w:val="TextkrperQ"/>
    <w:uiPriority w:val="98"/>
    <w:semiHidden/>
    <w:rsid w:val="002B666A"/>
    <w:pPr>
      <w:framePr w:w="0" w:wrap="around" w:x="4877"/>
      <w:jc w:val="left"/>
    </w:pPr>
  </w:style>
  <w:style w:type="paragraph" w:customStyle="1" w:styleId="BereichsauswahlQ">
    <w:name w:val="#Bereichsauswahl_Q"/>
    <w:basedOn w:val="BereichQ"/>
    <w:next w:val="TextkrperQ"/>
    <w:uiPriority w:val="98"/>
    <w:semiHidden/>
    <w:rsid w:val="002B666A"/>
    <w:pPr>
      <w:framePr w:wrap="around" w:x="4877"/>
    </w:pPr>
  </w:style>
  <w:style w:type="paragraph" w:customStyle="1" w:styleId="IBaFStandardQ">
    <w:name w:val="#IBaF_Standard_Q"/>
    <w:basedOn w:val="IQWiG-Formatvorlageninhaltlichtechnisch"/>
    <w:link w:val="IBaFStandardQZchn"/>
    <w:uiPriority w:val="97"/>
    <w:semiHidden/>
    <w:rsid w:val="002B666A"/>
  </w:style>
  <w:style w:type="character" w:customStyle="1" w:styleId="IBaFStandardQZchn">
    <w:name w:val="#IBaF_Standard_Q Zchn"/>
    <w:basedOn w:val="Absatz-Standardschriftart"/>
    <w:link w:val="IBaFStandardQ"/>
    <w:uiPriority w:val="97"/>
    <w:semiHidden/>
    <w:rsid w:val="002B666A"/>
    <w:rPr>
      <w:rFonts w:ascii="Calibri" w:hAnsi="Calibri"/>
      <w:color w:val="000000" w:themeColor="text1"/>
      <w:sz w:val="24"/>
    </w:rPr>
  </w:style>
  <w:style w:type="paragraph" w:customStyle="1" w:styleId="berschriftInhaltsverzeichnisQ">
    <w:name w:val="#Überschrift_Inhaltsverzeichnis_Q"/>
    <w:basedOn w:val="IBaFStandardQ"/>
    <w:next w:val="TextkrperQ"/>
    <w:uiPriority w:val="98"/>
    <w:semiHidden/>
    <w:rsid w:val="002B666A"/>
    <w:pPr>
      <w:keepNext/>
      <w:keepLines/>
      <w:pageBreakBefore/>
      <w:spacing w:after="180" w:line="240" w:lineRule="auto"/>
      <w:jc w:val="left"/>
      <w:outlineLvl w:val="0"/>
    </w:pPr>
    <w:rPr>
      <w:b/>
    </w:rPr>
  </w:style>
  <w:style w:type="paragraph" w:customStyle="1" w:styleId="BearbeitungshinweisQ">
    <w:name w:val="#Bearbeitungshinweis_Q"/>
    <w:basedOn w:val="IBaFStandardQ"/>
    <w:next w:val="TextkrperQ"/>
    <w:uiPriority w:val="98"/>
    <w:semiHidden/>
    <w:rsid w:val="002B666A"/>
    <w:pPr>
      <w:pBdr>
        <w:left w:val="single" w:sz="24" w:space="4" w:color="FF0000"/>
      </w:pBdr>
    </w:pPr>
    <w:rPr>
      <w:color w:val="FF0000"/>
    </w:rPr>
  </w:style>
  <w:style w:type="character" w:styleId="Kommentarzeichen">
    <w:name w:val="annotation reference"/>
    <w:basedOn w:val="Absatz-Standardschriftart"/>
    <w:uiPriority w:val="98"/>
    <w:semiHidden/>
    <w:rsid w:val="00A0730C"/>
    <w:rPr>
      <w:sz w:val="16"/>
      <w:szCs w:val="16"/>
    </w:rPr>
  </w:style>
  <w:style w:type="paragraph" w:styleId="Kommentartext">
    <w:name w:val="annotation text"/>
    <w:basedOn w:val="Standard"/>
    <w:link w:val="KommentartextZchn"/>
    <w:uiPriority w:val="98"/>
    <w:semiHidden/>
    <w:rsid w:val="002B666A"/>
    <w:pPr>
      <w:spacing w:line="240" w:lineRule="auto"/>
    </w:pPr>
  </w:style>
  <w:style w:type="character" w:customStyle="1" w:styleId="KommentartextZchn">
    <w:name w:val="Kommentartext Zchn"/>
    <w:basedOn w:val="Absatz-Standardschriftart"/>
    <w:link w:val="Kommentartext"/>
    <w:uiPriority w:val="98"/>
    <w:semiHidden/>
    <w:rsid w:val="002B666A"/>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rsid w:val="00A0730C"/>
    <w:rPr>
      <w:b/>
      <w:bCs/>
    </w:rPr>
  </w:style>
  <w:style w:type="character" w:customStyle="1" w:styleId="KommentarthemaZchn">
    <w:name w:val="Kommentarthema Zchn"/>
    <w:basedOn w:val="KommentartextZchn"/>
    <w:link w:val="Kommentarthema"/>
    <w:uiPriority w:val="98"/>
    <w:semiHidden/>
    <w:rsid w:val="00A0730C"/>
    <w:rPr>
      <w:rFonts w:ascii="Times New Roman" w:hAnsi="Times New Roman"/>
      <w:b/>
      <w:bCs/>
      <w:color w:val="000000" w:themeColor="text1"/>
      <w:sz w:val="20"/>
      <w:szCs w:val="20"/>
    </w:rPr>
  </w:style>
  <w:style w:type="paragraph" w:styleId="berarbeitung">
    <w:name w:val="Revision"/>
    <w:hidden/>
    <w:uiPriority w:val="99"/>
    <w:semiHidden/>
    <w:rsid w:val="003E095F"/>
    <w:pPr>
      <w:spacing w:after="0" w:line="240" w:lineRule="auto"/>
    </w:pPr>
    <w:rPr>
      <w:rFonts w:ascii="Times New Roman" w:hAnsi="Times New Roman"/>
      <w:color w:val="000000" w:themeColor="text1"/>
      <w:sz w:val="24"/>
    </w:rPr>
  </w:style>
  <w:style w:type="character" w:customStyle="1" w:styleId="TextkrperQZchn">
    <w:name w:val="*Textkörper_Q Zchn"/>
    <w:basedOn w:val="Absatz-Standardschriftart"/>
    <w:link w:val="TextkrperQ"/>
    <w:qFormat/>
    <w:rsid w:val="002B666A"/>
    <w:rPr>
      <w:rFonts w:ascii="Calibri" w:hAnsi="Calibri"/>
      <w:color w:val="000000" w:themeColor="text1"/>
      <w:sz w:val="24"/>
    </w:rPr>
  </w:style>
  <w:style w:type="paragraph" w:customStyle="1" w:styleId="Logo-KopfzeileQ">
    <w:name w:val="#Logo-Kopfzeile_Q"/>
    <w:basedOn w:val="IBaFStandardQ"/>
    <w:next w:val="TextkrperQ"/>
    <w:uiPriority w:val="98"/>
    <w:semiHidden/>
    <w:rsid w:val="002B666A"/>
    <w:pPr>
      <w:framePr w:w="1701" w:wrap="around" w:vAnchor="page" w:hAnchor="margin" w:xAlign="right" w:y="568" w:anchorLock="1"/>
      <w:spacing w:after="0"/>
      <w:jc w:val="left"/>
    </w:pPr>
  </w:style>
  <w:style w:type="paragraph" w:customStyle="1" w:styleId="Logo-DeckblattQ">
    <w:name w:val="#Logo-Deckblatt_Q"/>
    <w:basedOn w:val="IBaFStandardQ"/>
    <w:next w:val="TextkrperQ"/>
    <w:uiPriority w:val="98"/>
    <w:semiHidden/>
    <w:rsid w:val="002B666A"/>
    <w:pPr>
      <w:framePr w:wrap="around" w:vAnchor="page" w:hAnchor="text" w:xAlign="center" w:y="1702" w:anchorLock="1"/>
      <w:jc w:val="center"/>
    </w:pPr>
  </w:style>
  <w:style w:type="paragraph" w:styleId="Textkrper2">
    <w:name w:val="Body Text 2"/>
    <w:basedOn w:val="Standard"/>
    <w:link w:val="Textkrper2Zchn"/>
    <w:uiPriority w:val="98"/>
    <w:semiHidden/>
    <w:rsid w:val="002B666A"/>
    <w:pPr>
      <w:spacing w:after="120" w:line="480" w:lineRule="auto"/>
    </w:pPr>
  </w:style>
  <w:style w:type="character" w:customStyle="1" w:styleId="Textkrper2Zchn">
    <w:name w:val="Textkörper 2 Zchn"/>
    <w:basedOn w:val="Absatz-Standardschriftart"/>
    <w:link w:val="Textkrper2"/>
    <w:uiPriority w:val="98"/>
    <w:semiHidden/>
    <w:rsid w:val="002B666A"/>
    <w:rPr>
      <w:rFonts w:ascii="Calibri" w:hAnsi="Calibri"/>
      <w:color w:val="000000" w:themeColor="text1"/>
      <w:sz w:val="24"/>
    </w:rPr>
  </w:style>
  <w:style w:type="paragraph" w:styleId="StandardWeb">
    <w:name w:val="Normal (Web)"/>
    <w:basedOn w:val="Standard"/>
    <w:uiPriority w:val="98"/>
    <w:semiHidden/>
    <w:rsid w:val="002B666A"/>
    <w:rPr>
      <w:rFonts w:ascii="Times New Roman" w:hAnsi="Times New Roman" w:cs="Times New Roman"/>
      <w:szCs w:val="24"/>
    </w:rPr>
  </w:style>
  <w:style w:type="paragraph" w:customStyle="1" w:styleId="TitelQ">
    <w:name w:val="*Titel_Q"/>
    <w:basedOn w:val="IBaFStandardQ"/>
    <w:next w:val="TextkrperQ"/>
    <w:uiPriority w:val="1"/>
    <w:rsid w:val="002B666A"/>
    <w:pPr>
      <w:keepLines/>
      <w:spacing w:after="560"/>
      <w:jc w:val="center"/>
    </w:pPr>
    <w:rPr>
      <w:b/>
      <w:sz w:val="40"/>
    </w:rPr>
  </w:style>
  <w:style w:type="paragraph" w:customStyle="1" w:styleId="UntertitelQ">
    <w:name w:val="*Untertitel_Q"/>
    <w:basedOn w:val="TitelQ"/>
    <w:next w:val="TextkrperQ"/>
    <w:uiPriority w:val="1"/>
    <w:rsid w:val="002B666A"/>
    <w:rPr>
      <w:sz w:val="32"/>
    </w:rPr>
  </w:style>
  <w:style w:type="table" w:customStyle="1" w:styleId="Tabellenraster1">
    <w:name w:val="Tabellenraster1"/>
    <w:basedOn w:val="NormaleTabelle"/>
    <w:next w:val="Tabellenraster"/>
    <w:uiPriority w:val="59"/>
    <w:rsid w:val="00BC1DB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131964729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QWiG\Dokumentvorlagen\IQWiG-Formatvorlagen_VLM-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3FD3A716F74EFB85315139FC55F09C"/>
        <w:category>
          <w:name w:val="Allgemein"/>
          <w:gallery w:val="placeholder"/>
        </w:category>
        <w:types>
          <w:type w:val="bbPlcHdr"/>
        </w:types>
        <w:behaviors>
          <w:behavior w:val="content"/>
        </w:behaviors>
        <w:guid w:val="{C0BA4BBC-977E-418C-944B-5315E25FB5B7}"/>
      </w:docPartPr>
      <w:docPartBody>
        <w:p w:rsidR="00097F55" w:rsidRDefault="002D440C" w:rsidP="002D440C">
          <w:pPr>
            <w:pStyle w:val="543FD3A716F74EFB85315139FC55F09C"/>
          </w:pPr>
          <w:r w:rsidRPr="0074405B">
            <w:rPr>
              <w:rStyle w:val="Platzhaltertext"/>
              <w:color w:val="DEEAF6" w:themeColor="accent5" w:themeTint="33"/>
              <w:shd w:val="clear" w:color="auto" w:fill="DEEAF6" w:themeFill="accent5" w:themeFillTint="33"/>
            </w:rPr>
            <w:t>Klicken Sie hier, um Text einzugeben.</w:t>
          </w:r>
        </w:p>
      </w:docPartBody>
    </w:docPart>
    <w:docPart>
      <w:docPartPr>
        <w:name w:val="3F12FDD158AC41239239A9439AAAC6B1"/>
        <w:category>
          <w:name w:val="Allgemein"/>
          <w:gallery w:val="placeholder"/>
        </w:category>
        <w:types>
          <w:type w:val="bbPlcHdr"/>
        </w:types>
        <w:behaviors>
          <w:behavior w:val="content"/>
        </w:behaviors>
        <w:guid w:val="{9FB52708-7FD3-4E19-A05C-D20A71742982}"/>
      </w:docPartPr>
      <w:docPartBody>
        <w:p w:rsidR="00097F55" w:rsidRDefault="002D440C" w:rsidP="002D440C">
          <w:pPr>
            <w:pStyle w:val="3F12FDD158AC41239239A9439AAAC6B1"/>
          </w:pPr>
          <w:r w:rsidRPr="0074405B">
            <w:rPr>
              <w:rStyle w:val="Platzhaltertext"/>
              <w:color w:val="DEEAF6" w:themeColor="accent5" w:themeTint="33"/>
              <w:shd w:val="clear" w:color="auto" w:fill="DEEAF6" w:themeFill="accent5" w:themeFillTint="33"/>
            </w:rPr>
            <w:t>Klicken Sie hier, um Text einzugeben.</w:t>
          </w:r>
        </w:p>
      </w:docPartBody>
    </w:docPart>
    <w:docPart>
      <w:docPartPr>
        <w:name w:val="29756AE725F649A5A4525024BBEA9BA4"/>
        <w:category>
          <w:name w:val="Allgemein"/>
          <w:gallery w:val="placeholder"/>
        </w:category>
        <w:types>
          <w:type w:val="bbPlcHdr"/>
        </w:types>
        <w:behaviors>
          <w:behavior w:val="content"/>
        </w:behaviors>
        <w:guid w:val="{7ECE382F-D4EE-4B23-9AB2-F590713D1E1B}"/>
      </w:docPartPr>
      <w:docPartBody>
        <w:p w:rsidR="00097F55" w:rsidRDefault="002D440C" w:rsidP="002D440C">
          <w:pPr>
            <w:pStyle w:val="29756AE725F649A5A4525024BBEA9BA4"/>
          </w:pPr>
          <w:r>
            <w:rPr>
              <w:rStyle w:val="Platzhaltertext"/>
            </w:rPr>
            <w:t>Nr</w:t>
          </w:r>
          <w:r w:rsidRPr="00EF1E5B">
            <w:rPr>
              <w:rStyle w:val="Platzhaltertext"/>
            </w:rPr>
            <w:t>.</w:t>
          </w:r>
        </w:p>
      </w:docPartBody>
    </w:docPart>
    <w:docPart>
      <w:docPartPr>
        <w:name w:val="26368539F86F4A7A8C043D5E8703FF63"/>
        <w:category>
          <w:name w:val="Allgemein"/>
          <w:gallery w:val="placeholder"/>
        </w:category>
        <w:types>
          <w:type w:val="bbPlcHdr"/>
        </w:types>
        <w:behaviors>
          <w:behavior w:val="content"/>
        </w:behaviors>
        <w:guid w:val="{749AC270-20A8-4F17-8A63-0DA406350E99}"/>
      </w:docPartPr>
      <w:docPartBody>
        <w:p w:rsidR="00097F55" w:rsidRDefault="002D440C" w:rsidP="002D440C">
          <w:pPr>
            <w:pStyle w:val="26368539F86F4A7A8C043D5E8703FF63"/>
          </w:pPr>
          <w:r w:rsidRPr="00EF1E5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40C"/>
    <w:rsid w:val="00097F55"/>
    <w:rsid w:val="002D44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D440C"/>
    <w:rPr>
      <w:color w:val="808080"/>
    </w:rPr>
  </w:style>
  <w:style w:type="paragraph" w:customStyle="1" w:styleId="543FD3A716F74EFB85315139FC55F09C">
    <w:name w:val="543FD3A716F74EFB85315139FC55F09C"/>
    <w:rsid w:val="002D440C"/>
  </w:style>
  <w:style w:type="paragraph" w:customStyle="1" w:styleId="3F12FDD158AC41239239A9439AAAC6B1">
    <w:name w:val="3F12FDD158AC41239239A9439AAAC6B1"/>
    <w:rsid w:val="002D440C"/>
  </w:style>
  <w:style w:type="paragraph" w:customStyle="1" w:styleId="29756AE725F649A5A4525024BBEA9BA4">
    <w:name w:val="29756AE725F649A5A4525024BBEA9BA4"/>
    <w:rsid w:val="002D440C"/>
  </w:style>
  <w:style w:type="paragraph" w:customStyle="1" w:styleId="26368539F86F4A7A8C043D5E8703FF63">
    <w:name w:val="26368539F86F4A7A8C043D5E8703FF63"/>
    <w:rsid w:val="002D44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1.6</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ACEBB-8E27-4C06-BC24-59CE2963B447}">
  <ds:schemaRefs>
    <ds:schemaRef ds:uri="http://schemas.microsoft.com/sharepoint/v3/contenttype/forms"/>
  </ds:schemaRefs>
</ds:datastoreItem>
</file>

<file path=customXml/itemProps2.xml><?xml version="1.0" encoding="utf-8"?>
<ds:datastoreItem xmlns:ds="http://schemas.openxmlformats.org/officeDocument/2006/customXml" ds:itemID="{09C07538-D53B-4312-A2D7-EF156A1DA7C7}">
  <ds:schemaRefs>
    <ds:schemaRef ds:uri="http://purl.org/dc/elements/1.1/"/>
    <ds:schemaRef ds:uri="http://schemas.microsoft.com/office/2006/metadata/properties"/>
    <ds:schemaRef ds:uri="4c8961af-311b-48a4-9b35-3da8a681cf19"/>
    <ds:schemaRef ds:uri="80e20af9-ee59-4a2b-bdea-066e85627979"/>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D8F1C43-4346-4E43-BA55-162B575B4597}">
  <ds:schemaRefs>
    <ds:schemaRef ds:uri="http://schemas.openxmlformats.org/officeDocument/2006/bibliography"/>
  </ds:schemaRefs>
</ds:datastoreItem>
</file>

<file path=customXml/itemProps4.xml><?xml version="1.0" encoding="utf-8"?>
<ds:datastoreItem xmlns:ds="http://schemas.openxmlformats.org/officeDocument/2006/customXml" ds:itemID="{7DE5F010-98D1-4787-A1E3-E6608132A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IQWiG-Formatvorlagen_VLM-Standard.dotx</Template>
  <TotalTime>0</TotalTime>
  <Pages>2</Pages>
  <Words>246</Words>
  <Characters>1554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IQWiG</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Blanko</dc:title>
  <dc:subject/>
  <dc:creator>IQWiG</dc:creator>
  <cp:keywords/>
  <dc:description/>
  <cp:lastModifiedBy>Hedtke, Kirsten</cp:lastModifiedBy>
  <cp:revision>2</cp:revision>
  <dcterms:created xsi:type="dcterms:W3CDTF">2026-07-03T11:57:00Z</dcterms:created>
  <dcterms:modified xsi:type="dcterms:W3CDTF">2026-07-03T11:57:00Z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vorlage">
    <vt:lpwstr>Standard_2023.4</vt:lpwstr>
  </property>
  <property fmtid="{D5CDD505-2E9C-101B-9397-08002B2CF9AE}" pid="3" name="Version Mustervorlage">
    <vt:filetime>2023-07-20T10:00:00Z</vt:filetime>
  </property>
  <property fmtid="{D5CDD505-2E9C-101B-9397-08002B2CF9AE}" pid="4" name="ContentTypeId">
    <vt:lpwstr>0x010100F05E4F624D2BAC48882098EA6E1FD5CF</vt:lpwstr>
  </property>
  <property fmtid="{D5CDD505-2E9C-101B-9397-08002B2CF9AE}" pid="5" name="Stichwörter VW">
    <vt:lpwstr/>
  </property>
  <property fmtid="{D5CDD505-2E9C-101B-9397-08002B2CF9AE}" pid="6" name="weitere Metadaten">
    <vt:lpwstr/>
  </property>
  <property fmtid="{D5CDD505-2E9C-101B-9397-08002B2CF9AE}" pid="7" name="Stichwörter S-KOM">
    <vt:lpwstr/>
  </property>
  <property fmtid="{D5CDD505-2E9C-101B-9397-08002B2CF9AE}" pid="8" name="Stichwörter GI">
    <vt:lpwstr/>
  </property>
  <property fmtid="{D5CDD505-2E9C-101B-9397-08002B2CF9AE}" pid="9" name="Stichwörter MB">
    <vt:lpwstr/>
  </property>
  <property fmtid="{D5CDD505-2E9C-101B-9397-08002B2CF9AE}" pid="10" name="Stichwörter S-IB">
    <vt:lpwstr/>
  </property>
  <property fmtid="{D5CDD505-2E9C-101B-9397-08002B2CF9AE}" pid="11" name="Stichwörter IM">
    <vt:lpwstr/>
  </property>
  <property fmtid="{D5CDD505-2E9C-101B-9397-08002B2CF9AE}" pid="12" name="Stichwörter GÖ">
    <vt:lpwstr/>
  </property>
  <property fmtid="{D5CDD505-2E9C-101B-9397-08002B2CF9AE}" pid="13" name="Stichwörter S-QS">
    <vt:lpwstr/>
  </property>
  <property fmtid="{D5CDD505-2E9C-101B-9397-08002B2CF9AE}" pid="14" name="Stichwörter NMV">
    <vt:lpwstr/>
  </property>
  <property fmtid="{D5CDD505-2E9C-101B-9397-08002B2CF9AE}" pid="15" name="Stichwörter S-R">
    <vt:lpwstr/>
  </property>
  <property fmtid="{D5CDD505-2E9C-101B-9397-08002B2CF9AE}" pid="16" name="Stichwörter V&amp;G">
    <vt:lpwstr/>
  </property>
  <property fmtid="{D5CDD505-2E9C-101B-9397-08002B2CF9AE}" pid="17" name="WorkflowChangePath">
    <vt:lpwstr>c51d0a17-eb2b-4456-b6cf-da416745a14c,4;c51d0a17-eb2b-4456-b6cf-da416745a14c,6;c51d0a17-eb2b-4456-b6cf-da416745a14c,10;c51d0a17-eb2b-4456-b6cf-da416745a14c,71;c51d0a17-eb2b-4456-b6cf-da416745a14c,133;c51d0a17-eb2b-4456-b6cf-da416745a14c,135;</vt:lpwstr>
  </property>
</Properties>
</file>